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104" w:rsidRPr="00304FFB" w:rsidRDefault="009E0104" w:rsidP="004F6A85">
      <w:pPr>
        <w:jc w:val="center"/>
        <w:rPr>
          <w:color w:val="000080"/>
          <w:sz w:val="28"/>
          <w:szCs w:val="28"/>
          <w:lang w:val="uk-UA"/>
        </w:rPr>
      </w:pPr>
      <w:r w:rsidRPr="00304FFB">
        <w:rPr>
          <w:color w:val="000080"/>
          <w:sz w:val="28"/>
          <w:szCs w:val="28"/>
          <w:lang w:val="uk-UA"/>
        </w:rPr>
        <w:t>Інформаційний  паспорт</w:t>
      </w:r>
    </w:p>
    <w:p w:rsidR="009E0104" w:rsidRPr="00304FFB" w:rsidRDefault="009E0104" w:rsidP="004F6A85">
      <w:pPr>
        <w:jc w:val="center"/>
        <w:rPr>
          <w:color w:val="000080"/>
          <w:sz w:val="28"/>
          <w:szCs w:val="28"/>
          <w:lang w:val="uk-UA"/>
        </w:rPr>
      </w:pPr>
      <w:r w:rsidRPr="00304FFB">
        <w:rPr>
          <w:color w:val="000080"/>
          <w:sz w:val="28"/>
          <w:szCs w:val="28"/>
          <w:lang w:val="uk-UA"/>
        </w:rPr>
        <w:t>навчальної  теми</w:t>
      </w:r>
    </w:p>
    <w:p w:rsidR="009E0104" w:rsidRPr="00236C08" w:rsidRDefault="009E0104" w:rsidP="004F6A85">
      <w:pPr>
        <w:jc w:val="center"/>
        <w:rPr>
          <w:color w:val="000080"/>
          <w:sz w:val="28"/>
          <w:szCs w:val="28"/>
        </w:rPr>
      </w:pPr>
      <w:r w:rsidRPr="00304FFB">
        <w:rPr>
          <w:b/>
          <w:color w:val="000080"/>
          <w:sz w:val="28"/>
          <w:szCs w:val="28"/>
          <w:lang w:val="uk-UA"/>
        </w:rPr>
        <w:t>ПРИРОДНІ    КОМПЛЕКСИ</w:t>
      </w:r>
    </w:p>
    <w:p w:rsidR="009E0104" w:rsidRDefault="009E0104" w:rsidP="004F6A85">
      <w:pPr>
        <w:rPr>
          <w:sz w:val="32"/>
          <w:szCs w:val="32"/>
          <w:lang w:val="uk-UA"/>
        </w:rPr>
      </w:pPr>
    </w:p>
    <w:p w:rsidR="009E0104" w:rsidRPr="00C26E32" w:rsidRDefault="009E0104" w:rsidP="004F6A85">
      <w:pPr>
        <w:rPr>
          <w:sz w:val="28"/>
          <w:szCs w:val="28"/>
        </w:rPr>
      </w:pPr>
      <w:r w:rsidRPr="00C26E32">
        <w:rPr>
          <w:sz w:val="28"/>
          <w:szCs w:val="28"/>
          <w:lang w:val="uk-UA"/>
        </w:rPr>
        <w:t>Навчальний предмет:  географія</w:t>
      </w:r>
    </w:p>
    <w:p w:rsidR="009E0104" w:rsidRPr="00C26E32" w:rsidRDefault="009E0104" w:rsidP="004F6A85">
      <w:pPr>
        <w:rPr>
          <w:sz w:val="28"/>
          <w:szCs w:val="28"/>
          <w:lang w:val="uk-UA"/>
        </w:rPr>
      </w:pPr>
      <w:r w:rsidRPr="00C26E32">
        <w:rPr>
          <w:sz w:val="28"/>
          <w:szCs w:val="28"/>
          <w:lang w:val="uk-UA"/>
        </w:rPr>
        <w:t>Клас:6</w:t>
      </w:r>
    </w:p>
    <w:p w:rsidR="009E0104" w:rsidRPr="00432D86" w:rsidRDefault="009E0104" w:rsidP="00236C08">
      <w:pPr>
        <w:jc w:val="both"/>
        <w:rPr>
          <w:lang w:val="uk-UA"/>
        </w:rPr>
      </w:pPr>
      <w:r w:rsidRPr="007B005F">
        <w:rPr>
          <w:sz w:val="28"/>
          <w:szCs w:val="28"/>
          <w:lang w:val="uk-UA"/>
        </w:rPr>
        <w:t xml:space="preserve">За навчальною програмою </w:t>
      </w:r>
      <w:r>
        <w:rPr>
          <w:sz w:val="28"/>
          <w:szCs w:val="28"/>
          <w:lang w:val="uk-UA"/>
        </w:rPr>
        <w:t>з географії</w:t>
      </w:r>
      <w:r w:rsidRPr="007B005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учнів </w:t>
      </w:r>
      <w:r w:rsidRPr="007B005F">
        <w:rPr>
          <w:sz w:val="28"/>
          <w:szCs w:val="28"/>
          <w:lang w:val="uk-UA"/>
        </w:rPr>
        <w:t>6-9 класів загальноосвітніх навчальних закладів.</w:t>
      </w:r>
      <w:r>
        <w:rPr>
          <w:sz w:val="28"/>
          <w:szCs w:val="28"/>
          <w:lang w:val="uk-UA"/>
        </w:rPr>
        <w:t xml:space="preserve">    </w:t>
      </w:r>
      <w:r w:rsidRPr="00432D86">
        <w:rPr>
          <w:sz w:val="28"/>
          <w:szCs w:val="28"/>
          <w:lang w:val="uk-UA"/>
        </w:rPr>
        <w:t>ВД «Освіта</w:t>
      </w:r>
      <w:r w:rsidRPr="00432D86">
        <w:rPr>
          <w:lang w:val="uk-UA"/>
        </w:rPr>
        <w:t>»</w:t>
      </w:r>
      <w:r>
        <w:rPr>
          <w:lang w:val="uk-UA"/>
        </w:rPr>
        <w:t xml:space="preserve">, </w:t>
      </w:r>
      <w:r w:rsidRPr="00236C08">
        <w:rPr>
          <w:sz w:val="28"/>
          <w:szCs w:val="28"/>
          <w:lang w:val="uk-UA"/>
        </w:rPr>
        <w:t>2013</w:t>
      </w:r>
    </w:p>
    <w:p w:rsidR="009E0104" w:rsidRPr="006C15AA" w:rsidRDefault="009E0104" w:rsidP="00236C08">
      <w:pPr>
        <w:jc w:val="both"/>
        <w:rPr>
          <w:sz w:val="28"/>
          <w:szCs w:val="28"/>
          <w:lang w:val="uk-UA"/>
        </w:rPr>
      </w:pPr>
      <w:r w:rsidRPr="006C15AA">
        <w:rPr>
          <w:sz w:val="28"/>
          <w:szCs w:val="28"/>
          <w:lang w:val="uk-UA"/>
        </w:rPr>
        <w:t>Програма для  загальноосвітніх навчальних закладів: затверджена Міністерством освіти і</w:t>
      </w:r>
      <w:r>
        <w:rPr>
          <w:sz w:val="28"/>
          <w:szCs w:val="28"/>
          <w:lang w:val="uk-UA"/>
        </w:rPr>
        <w:t xml:space="preserve"> науки України (наказ МОН № 664 </w:t>
      </w:r>
      <w:r w:rsidRPr="006C15AA">
        <w:rPr>
          <w:sz w:val="28"/>
          <w:szCs w:val="28"/>
          <w:lang w:val="uk-UA"/>
        </w:rPr>
        <w:t xml:space="preserve">від 06. </w:t>
      </w:r>
      <w:r>
        <w:rPr>
          <w:sz w:val="28"/>
          <w:szCs w:val="28"/>
          <w:lang w:val="uk-UA"/>
        </w:rPr>
        <w:t>06. 2012 року) / Р. В. Гладковський</w:t>
      </w:r>
      <w:r w:rsidRPr="006C15AA">
        <w:rPr>
          <w:sz w:val="28"/>
          <w:szCs w:val="28"/>
          <w:lang w:val="uk-UA"/>
        </w:rPr>
        <w:t xml:space="preserve"> – К.: Видавничий дім «Освіта», 2013. </w:t>
      </w:r>
    </w:p>
    <w:p w:rsidR="009E0104" w:rsidRPr="00A277DE" w:rsidRDefault="009E0104" w:rsidP="004F6A85">
      <w:pPr>
        <w:jc w:val="both"/>
        <w:rPr>
          <w:sz w:val="28"/>
          <w:szCs w:val="28"/>
        </w:rPr>
      </w:pPr>
    </w:p>
    <w:p w:rsidR="009E0104" w:rsidRPr="00A277DE" w:rsidRDefault="009E0104" w:rsidP="004F6A85">
      <w:pPr>
        <w:jc w:val="both"/>
        <w:rPr>
          <w:sz w:val="28"/>
          <w:szCs w:val="28"/>
        </w:rPr>
      </w:pPr>
    </w:p>
    <w:p w:rsidR="009E0104" w:rsidRPr="00A277DE" w:rsidRDefault="009E0104" w:rsidP="004F6A85">
      <w:pPr>
        <w:jc w:val="both"/>
        <w:rPr>
          <w:sz w:val="28"/>
          <w:szCs w:val="28"/>
        </w:rPr>
      </w:pPr>
    </w:p>
    <w:p w:rsidR="009E0104" w:rsidRPr="00A277DE" w:rsidRDefault="009E0104" w:rsidP="004F6A85">
      <w:pPr>
        <w:jc w:val="both"/>
        <w:rPr>
          <w:sz w:val="28"/>
          <w:szCs w:val="28"/>
        </w:rPr>
      </w:pPr>
    </w:p>
    <w:p w:rsidR="009E0104" w:rsidRPr="00A277DE" w:rsidRDefault="009E0104" w:rsidP="004F6A85">
      <w:pPr>
        <w:jc w:val="both"/>
        <w:rPr>
          <w:sz w:val="28"/>
          <w:szCs w:val="28"/>
        </w:rPr>
      </w:pPr>
    </w:p>
    <w:p w:rsidR="009E0104" w:rsidRPr="00236C08" w:rsidRDefault="009E0104" w:rsidP="004F6A85">
      <w:pPr>
        <w:jc w:val="both"/>
        <w:rPr>
          <w:b/>
          <w:color w:val="000080"/>
          <w:sz w:val="28"/>
          <w:szCs w:val="28"/>
          <w:lang w:val="uk-UA"/>
        </w:rPr>
      </w:pPr>
      <w:r w:rsidRPr="00236C08">
        <w:rPr>
          <w:b/>
          <w:color w:val="000080"/>
          <w:sz w:val="28"/>
          <w:szCs w:val="28"/>
          <w:lang w:val="uk-UA"/>
        </w:rPr>
        <w:t>Частина  1</w:t>
      </w:r>
    </w:p>
    <w:p w:rsidR="009E0104" w:rsidRPr="00236C08" w:rsidRDefault="009E0104" w:rsidP="004F6A85">
      <w:pPr>
        <w:jc w:val="both"/>
        <w:rPr>
          <w:b/>
          <w:color w:val="000080"/>
          <w:sz w:val="28"/>
          <w:szCs w:val="28"/>
          <w:lang w:val="uk-UA"/>
        </w:rPr>
      </w:pPr>
      <w:r w:rsidRPr="00236C08">
        <w:rPr>
          <w:b/>
          <w:color w:val="000080"/>
          <w:sz w:val="28"/>
          <w:szCs w:val="28"/>
          <w:lang w:val="uk-UA"/>
        </w:rPr>
        <w:t>Джерела  навчальної інформації</w:t>
      </w:r>
    </w:p>
    <w:p w:rsidR="009E0104" w:rsidRDefault="009E0104" w:rsidP="004F6A85">
      <w:pPr>
        <w:jc w:val="both"/>
        <w:rPr>
          <w:sz w:val="28"/>
          <w:szCs w:val="28"/>
          <w:lang w:val="uk-UA"/>
        </w:rPr>
      </w:pPr>
    </w:p>
    <w:p w:rsidR="009E0104" w:rsidRDefault="009E0104" w:rsidP="004F6A85">
      <w:pPr>
        <w:jc w:val="center"/>
        <w:rPr>
          <w:lang w:val="uk-UA"/>
        </w:rPr>
      </w:pPr>
    </w:p>
    <w:p w:rsidR="009E0104" w:rsidRDefault="009E0104" w:rsidP="004F6A85">
      <w:pPr>
        <w:jc w:val="both"/>
        <w:rPr>
          <w:lang w:val="uk-UA"/>
        </w:rPr>
      </w:pPr>
      <w:r w:rsidRPr="003A4FC5">
        <w:rPr>
          <w:lang w:val="uk-UA"/>
        </w:rPr>
        <w:t>У  частині</w:t>
      </w:r>
      <w:r>
        <w:rPr>
          <w:lang w:val="uk-UA"/>
        </w:rPr>
        <w:t xml:space="preserve">    1   (  таблиця  1.1)  наведено джерела інформації,   за якими учень</w:t>
      </w:r>
    </w:p>
    <w:p w:rsidR="009E0104" w:rsidRDefault="009E0104" w:rsidP="004F6A85">
      <w:pPr>
        <w:jc w:val="both"/>
        <w:rPr>
          <w:lang w:val="uk-UA"/>
        </w:rPr>
      </w:pPr>
      <w:r>
        <w:rPr>
          <w:lang w:val="uk-UA"/>
        </w:rPr>
        <w:t xml:space="preserve">                     може  самостійно вивчити тему. Для їх  визначення  Використано перелік   </w:t>
      </w:r>
    </w:p>
    <w:p w:rsidR="009E0104" w:rsidRDefault="009E0104" w:rsidP="004F6A85">
      <w:pPr>
        <w:jc w:val="both"/>
        <w:rPr>
          <w:lang w:val="uk-UA"/>
        </w:rPr>
      </w:pPr>
      <w:r>
        <w:rPr>
          <w:lang w:val="uk-UA"/>
        </w:rPr>
        <w:t xml:space="preserve">                     підручників,   навчальних   посібників,  які рекомендовані </w:t>
      </w:r>
      <w:r w:rsidRPr="005A3D45">
        <w:rPr>
          <w:lang w:val="uk-UA"/>
        </w:rPr>
        <w:t xml:space="preserve">Міністерства    </w:t>
      </w:r>
    </w:p>
    <w:p w:rsidR="009E0104" w:rsidRDefault="009E0104" w:rsidP="004F6A85">
      <w:pPr>
        <w:jc w:val="both"/>
        <w:rPr>
          <w:lang w:val="uk-UA"/>
        </w:rPr>
      </w:pPr>
      <w:r>
        <w:rPr>
          <w:lang w:val="uk-UA"/>
        </w:rPr>
        <w:t xml:space="preserve">                     </w:t>
      </w:r>
      <w:r w:rsidRPr="005A3D45">
        <w:rPr>
          <w:lang w:val="uk-UA"/>
        </w:rPr>
        <w:t>освіти</w:t>
      </w:r>
      <w:r>
        <w:rPr>
          <w:lang w:val="uk-UA"/>
        </w:rPr>
        <w:t xml:space="preserve">   </w:t>
      </w:r>
      <w:r w:rsidRPr="005A3D45">
        <w:rPr>
          <w:lang w:val="uk-UA"/>
        </w:rPr>
        <w:t>і науки</w:t>
      </w:r>
      <w:r>
        <w:rPr>
          <w:lang w:val="uk-UA"/>
        </w:rPr>
        <w:t xml:space="preserve"> </w:t>
      </w:r>
      <w:r w:rsidRPr="005A3D45">
        <w:rPr>
          <w:lang w:val="uk-UA"/>
        </w:rPr>
        <w:t xml:space="preserve"> України   </w:t>
      </w:r>
      <w:r>
        <w:rPr>
          <w:lang w:val="uk-UA"/>
        </w:rPr>
        <w:t xml:space="preserve"> на  2014/15 навчальний рік.  </w:t>
      </w:r>
    </w:p>
    <w:p w:rsidR="009E0104" w:rsidRDefault="009E0104" w:rsidP="004F6A85">
      <w:pPr>
        <w:jc w:val="both"/>
        <w:rPr>
          <w:lang w:val="uk-UA"/>
        </w:rPr>
      </w:pPr>
    </w:p>
    <w:p w:rsidR="009E0104" w:rsidRDefault="009E0104" w:rsidP="004F6A85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Таблиця  1.1</w:t>
      </w:r>
    </w:p>
    <w:p w:rsidR="009E0104" w:rsidRDefault="009E0104" w:rsidP="004F6A85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</w:t>
      </w:r>
      <w:r w:rsidRPr="00BB7FC1">
        <w:rPr>
          <w:sz w:val="28"/>
          <w:szCs w:val="28"/>
          <w:lang w:val="uk-UA"/>
        </w:rPr>
        <w:t xml:space="preserve">Перелік джерел  навчальної </w:t>
      </w:r>
      <w:r>
        <w:rPr>
          <w:sz w:val="28"/>
          <w:szCs w:val="28"/>
          <w:lang w:val="uk-UA"/>
        </w:rPr>
        <w:t>інформації</w:t>
      </w:r>
    </w:p>
    <w:p w:rsidR="009E0104" w:rsidRDefault="009E0104" w:rsidP="004F6A8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2"/>
        <w:gridCol w:w="1600"/>
        <w:gridCol w:w="2081"/>
        <w:gridCol w:w="226"/>
        <w:gridCol w:w="1587"/>
        <w:gridCol w:w="313"/>
        <w:gridCol w:w="1355"/>
        <w:gridCol w:w="1587"/>
      </w:tblGrid>
      <w:tr w:rsidR="009E0104" w:rsidRPr="008B6433" w:rsidTr="0090542F">
        <w:trPr>
          <w:trHeight w:val="738"/>
        </w:trPr>
        <w:tc>
          <w:tcPr>
            <w:tcW w:w="822" w:type="dxa"/>
          </w:tcPr>
          <w:p w:rsidR="009E0104" w:rsidRPr="008B6433" w:rsidRDefault="009E0104" w:rsidP="0090542F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№  з/п</w:t>
            </w:r>
          </w:p>
        </w:tc>
        <w:tc>
          <w:tcPr>
            <w:tcW w:w="1600" w:type="dxa"/>
          </w:tcPr>
          <w:p w:rsidR="009E0104" w:rsidRPr="008B6433" w:rsidRDefault="009E0104" w:rsidP="0090542F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</w:t>
            </w:r>
          </w:p>
        </w:tc>
        <w:tc>
          <w:tcPr>
            <w:tcW w:w="2307" w:type="dxa"/>
            <w:gridSpan w:val="2"/>
          </w:tcPr>
          <w:p w:rsidR="009E0104" w:rsidRPr="008B6433" w:rsidRDefault="009E0104" w:rsidP="0090542F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Назва</w:t>
            </w:r>
          </w:p>
        </w:tc>
        <w:tc>
          <w:tcPr>
            <w:tcW w:w="1587" w:type="dxa"/>
          </w:tcPr>
          <w:p w:rsidR="009E0104" w:rsidRPr="008B6433" w:rsidRDefault="009E0104" w:rsidP="0090542F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Автор(и)</w:t>
            </w:r>
          </w:p>
        </w:tc>
        <w:tc>
          <w:tcPr>
            <w:tcW w:w="1668" w:type="dxa"/>
            <w:gridSpan w:val="2"/>
          </w:tcPr>
          <w:p w:rsidR="009E0104" w:rsidRPr="008B6433" w:rsidRDefault="009E0104" w:rsidP="0090542F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Видавництво</w:t>
            </w:r>
          </w:p>
        </w:tc>
        <w:tc>
          <w:tcPr>
            <w:tcW w:w="1587" w:type="dxa"/>
          </w:tcPr>
          <w:p w:rsidR="009E0104" w:rsidRPr="008B6433" w:rsidRDefault="009E0104" w:rsidP="0090542F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 xml:space="preserve">Рік </w:t>
            </w:r>
          </w:p>
          <w:p w:rsidR="009E0104" w:rsidRPr="008B6433" w:rsidRDefault="009E0104" w:rsidP="0090542F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видання</w:t>
            </w:r>
          </w:p>
        </w:tc>
      </w:tr>
      <w:tr w:rsidR="009E0104" w:rsidRPr="008B6433" w:rsidTr="0090542F">
        <w:tc>
          <w:tcPr>
            <w:tcW w:w="9571" w:type="dxa"/>
            <w:gridSpan w:val="8"/>
          </w:tcPr>
          <w:p w:rsidR="009E0104" w:rsidRPr="008B6433" w:rsidRDefault="009E0104" w:rsidP="0090542F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1.Основні  підручники та навчальні посібники, рекомендовані</w:t>
            </w:r>
          </w:p>
          <w:p w:rsidR="009E0104" w:rsidRPr="008B6433" w:rsidRDefault="009E0104" w:rsidP="0090542F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Міністерства  освіти   і науки,  молоді та спорту  України</w:t>
            </w:r>
          </w:p>
        </w:tc>
      </w:tr>
      <w:tr w:rsidR="009E0104" w:rsidRPr="008B6433" w:rsidTr="0090542F">
        <w:tc>
          <w:tcPr>
            <w:tcW w:w="822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1</w:t>
            </w:r>
          </w:p>
        </w:tc>
        <w:tc>
          <w:tcPr>
            <w:tcW w:w="1600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Підручник</w:t>
            </w:r>
          </w:p>
        </w:tc>
        <w:tc>
          <w:tcPr>
            <w:tcW w:w="2081" w:type="dxa"/>
          </w:tcPr>
          <w:p w:rsidR="009E0104" w:rsidRPr="008B6433" w:rsidRDefault="009E0104" w:rsidP="0090542F">
            <w:pPr>
              <w:rPr>
                <w:lang w:val="uk-UA"/>
              </w:rPr>
            </w:pPr>
            <w:r>
              <w:rPr>
                <w:lang w:val="uk-UA"/>
              </w:rPr>
              <w:t>Географія</w:t>
            </w:r>
          </w:p>
        </w:tc>
        <w:tc>
          <w:tcPr>
            <w:tcW w:w="2126" w:type="dxa"/>
            <w:gridSpan w:val="3"/>
          </w:tcPr>
          <w:p w:rsidR="009E0104" w:rsidRPr="00CD177B" w:rsidRDefault="009E0104" w:rsidP="0090542F">
            <w:pPr>
              <w:rPr>
                <w:bCs/>
                <w:shd w:val="clear" w:color="auto" w:fill="FFFFFF"/>
                <w:lang w:val="uk-UA"/>
              </w:rPr>
            </w:pPr>
            <w:r w:rsidRPr="00CD177B">
              <w:rPr>
                <w:bCs/>
                <w:shd w:val="clear" w:color="auto" w:fill="FFFFFF"/>
              </w:rPr>
              <w:t xml:space="preserve">В.Ю. Пестушко, </w:t>
            </w:r>
          </w:p>
          <w:p w:rsidR="009E0104" w:rsidRPr="00CD177B" w:rsidRDefault="009E0104" w:rsidP="0090542F">
            <w:pPr>
              <w:rPr>
                <w:lang w:val="uk-UA"/>
              </w:rPr>
            </w:pPr>
            <w:r w:rsidRPr="00CD177B">
              <w:rPr>
                <w:bCs/>
                <w:shd w:val="clear" w:color="auto" w:fill="FFFFFF"/>
              </w:rPr>
              <w:t>Г.Ш. Уварова</w:t>
            </w:r>
          </w:p>
        </w:tc>
        <w:tc>
          <w:tcPr>
            <w:tcW w:w="1355" w:type="dxa"/>
          </w:tcPr>
          <w:p w:rsidR="009E0104" w:rsidRPr="00CD177B" w:rsidRDefault="009E0104" w:rsidP="0090542F">
            <w:pPr>
              <w:jc w:val="center"/>
              <w:rPr>
                <w:lang w:val="uk-UA"/>
              </w:rPr>
            </w:pPr>
            <w:r w:rsidRPr="00CD177B">
              <w:rPr>
                <w:lang w:val="uk-UA"/>
              </w:rPr>
              <w:t>«Генеза»</w:t>
            </w:r>
          </w:p>
        </w:tc>
        <w:tc>
          <w:tcPr>
            <w:tcW w:w="1587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9E0104" w:rsidRPr="008B6433" w:rsidTr="0090542F">
        <w:tc>
          <w:tcPr>
            <w:tcW w:w="822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600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Підручник</w:t>
            </w:r>
          </w:p>
        </w:tc>
        <w:tc>
          <w:tcPr>
            <w:tcW w:w="2081" w:type="dxa"/>
          </w:tcPr>
          <w:p w:rsidR="009E0104" w:rsidRPr="008B6433" w:rsidRDefault="009E0104" w:rsidP="0090542F">
            <w:pPr>
              <w:rPr>
                <w:lang w:val="uk-UA"/>
              </w:rPr>
            </w:pPr>
            <w:r>
              <w:rPr>
                <w:lang w:val="uk-UA"/>
              </w:rPr>
              <w:t>Географія</w:t>
            </w:r>
          </w:p>
        </w:tc>
        <w:tc>
          <w:tcPr>
            <w:tcW w:w="2126" w:type="dxa"/>
            <w:gridSpan w:val="3"/>
          </w:tcPr>
          <w:p w:rsidR="009E0104" w:rsidRPr="00CD177B" w:rsidRDefault="009E0104" w:rsidP="0090542F">
            <w:pPr>
              <w:rPr>
                <w:bCs/>
                <w:shd w:val="clear" w:color="auto" w:fill="FFFFFF"/>
                <w:lang w:val="uk-UA"/>
              </w:rPr>
            </w:pPr>
            <w:r w:rsidRPr="00CD177B">
              <w:rPr>
                <w:bCs/>
                <w:shd w:val="clear" w:color="auto" w:fill="FFFFFF"/>
              </w:rPr>
              <w:t xml:space="preserve">В. М. Бойко, </w:t>
            </w:r>
          </w:p>
          <w:p w:rsidR="009E0104" w:rsidRPr="00CD177B" w:rsidRDefault="009E0104" w:rsidP="0090542F">
            <w:pPr>
              <w:rPr>
                <w:lang w:val="uk-UA"/>
              </w:rPr>
            </w:pPr>
            <w:r w:rsidRPr="00CD177B">
              <w:rPr>
                <w:bCs/>
                <w:shd w:val="clear" w:color="auto" w:fill="FFFFFF"/>
              </w:rPr>
              <w:t>С. В. Міхелі</w:t>
            </w:r>
          </w:p>
        </w:tc>
        <w:tc>
          <w:tcPr>
            <w:tcW w:w="1355" w:type="dxa"/>
          </w:tcPr>
          <w:p w:rsidR="009E0104" w:rsidRPr="00CD177B" w:rsidRDefault="009E0104" w:rsidP="0090542F">
            <w:pPr>
              <w:jc w:val="center"/>
              <w:rPr>
                <w:lang w:val="uk-UA"/>
              </w:rPr>
            </w:pPr>
            <w:r w:rsidRPr="00CD177B">
              <w:rPr>
                <w:shd w:val="clear" w:color="auto" w:fill="FFFFFF"/>
              </w:rPr>
              <w:t>«Сиция»</w:t>
            </w:r>
          </w:p>
        </w:tc>
        <w:tc>
          <w:tcPr>
            <w:tcW w:w="1587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9E0104" w:rsidRPr="008B6433" w:rsidTr="0090542F">
        <w:tc>
          <w:tcPr>
            <w:tcW w:w="822" w:type="dxa"/>
          </w:tcPr>
          <w:p w:rsidR="009E0104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600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Підручник</w:t>
            </w:r>
          </w:p>
        </w:tc>
        <w:tc>
          <w:tcPr>
            <w:tcW w:w="2081" w:type="dxa"/>
          </w:tcPr>
          <w:p w:rsidR="009E0104" w:rsidRPr="008B6433" w:rsidRDefault="009E0104" w:rsidP="0090542F">
            <w:pPr>
              <w:rPr>
                <w:lang w:val="uk-UA"/>
              </w:rPr>
            </w:pPr>
            <w:r>
              <w:rPr>
                <w:lang w:val="uk-UA"/>
              </w:rPr>
              <w:t>Географія</w:t>
            </w:r>
          </w:p>
        </w:tc>
        <w:tc>
          <w:tcPr>
            <w:tcW w:w="2126" w:type="dxa"/>
            <w:gridSpan w:val="3"/>
          </w:tcPr>
          <w:p w:rsidR="009E0104" w:rsidRPr="00CD177B" w:rsidRDefault="009E0104" w:rsidP="0090542F">
            <w:pPr>
              <w:rPr>
                <w:bCs/>
                <w:shd w:val="clear" w:color="auto" w:fill="FFFFFF"/>
                <w:lang w:val="uk-UA"/>
              </w:rPr>
            </w:pPr>
            <w:r w:rsidRPr="00CD177B">
              <w:rPr>
                <w:bCs/>
                <w:shd w:val="clear" w:color="auto" w:fill="FFFFFF"/>
              </w:rPr>
              <w:t xml:space="preserve">Т. Г. Гільберг. </w:t>
            </w:r>
          </w:p>
          <w:p w:rsidR="009E0104" w:rsidRPr="00CD177B" w:rsidRDefault="009E0104" w:rsidP="0090542F">
            <w:pPr>
              <w:rPr>
                <w:bCs/>
                <w:shd w:val="clear" w:color="auto" w:fill="FFFFFF"/>
              </w:rPr>
            </w:pPr>
            <w:r w:rsidRPr="00CD177B">
              <w:rPr>
                <w:bCs/>
                <w:shd w:val="clear" w:color="auto" w:fill="FFFFFF"/>
              </w:rPr>
              <w:t>Л. Б. Паламарчук</w:t>
            </w:r>
          </w:p>
        </w:tc>
        <w:tc>
          <w:tcPr>
            <w:tcW w:w="1355" w:type="dxa"/>
          </w:tcPr>
          <w:p w:rsidR="009E0104" w:rsidRPr="00CD177B" w:rsidRDefault="009E0104" w:rsidP="0090542F">
            <w:pPr>
              <w:jc w:val="center"/>
              <w:rPr>
                <w:shd w:val="clear" w:color="auto" w:fill="FFFFFF"/>
                <w:lang w:val="en-US"/>
              </w:rPr>
            </w:pPr>
            <w:r w:rsidRPr="00CD177B">
              <w:rPr>
                <w:shd w:val="clear" w:color="auto" w:fill="FFFFFF"/>
              </w:rPr>
              <w:t>«Грамота»</w:t>
            </w:r>
          </w:p>
        </w:tc>
        <w:tc>
          <w:tcPr>
            <w:tcW w:w="1587" w:type="dxa"/>
          </w:tcPr>
          <w:p w:rsidR="009E0104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9E0104" w:rsidRPr="008B6433" w:rsidTr="0090542F">
        <w:tc>
          <w:tcPr>
            <w:tcW w:w="822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</w:p>
        </w:tc>
        <w:tc>
          <w:tcPr>
            <w:tcW w:w="8749" w:type="dxa"/>
            <w:gridSpan w:val="7"/>
          </w:tcPr>
          <w:p w:rsidR="009E0104" w:rsidRPr="008B6433" w:rsidRDefault="009E0104" w:rsidP="0090542F">
            <w:pPr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 xml:space="preserve">        2. Додаткові  підручники та навчальні посібники, рекомендовані</w:t>
            </w:r>
          </w:p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b/>
                <w:i/>
                <w:lang w:val="uk-UA"/>
              </w:rPr>
              <w:t>Міністерства  освіти   і науки,  молоді та спорту  України</w:t>
            </w:r>
          </w:p>
        </w:tc>
      </w:tr>
      <w:tr w:rsidR="009E0104" w:rsidRPr="008B6433" w:rsidTr="0090542F">
        <w:tc>
          <w:tcPr>
            <w:tcW w:w="822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600" w:type="dxa"/>
          </w:tcPr>
          <w:p w:rsidR="009E0104" w:rsidRPr="00304D8D" w:rsidRDefault="009E0104" w:rsidP="0090542F">
            <w:pPr>
              <w:jc w:val="center"/>
              <w:rPr>
                <w:i/>
                <w:lang w:val="uk-UA"/>
              </w:rPr>
            </w:pPr>
            <w:r w:rsidRPr="00882668">
              <w:t xml:space="preserve">Зошит </w:t>
            </w:r>
            <w:r>
              <w:rPr>
                <w:lang w:val="uk-UA"/>
              </w:rPr>
              <w:t>-прктикум</w:t>
            </w:r>
          </w:p>
        </w:tc>
        <w:tc>
          <w:tcPr>
            <w:tcW w:w="2081" w:type="dxa"/>
          </w:tcPr>
          <w:p w:rsidR="009E0104" w:rsidRPr="00304D8D" w:rsidRDefault="009E0104" w:rsidP="0090542F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Г</w:t>
            </w:r>
            <w:r w:rsidRPr="00882668">
              <w:t>еографія.</w:t>
            </w:r>
          </w:p>
        </w:tc>
        <w:tc>
          <w:tcPr>
            <w:tcW w:w="2126" w:type="dxa"/>
            <w:gridSpan w:val="3"/>
          </w:tcPr>
          <w:p w:rsidR="009E0104" w:rsidRDefault="009E0104" w:rsidP="0090542F">
            <w:pPr>
              <w:jc w:val="center"/>
              <w:rPr>
                <w:lang w:val="uk-UA"/>
              </w:rPr>
            </w:pPr>
            <w:r w:rsidRPr="00882668">
              <w:t>Пестушко В. Ю.,</w:t>
            </w:r>
          </w:p>
          <w:p w:rsidR="009E0104" w:rsidRPr="00304D8D" w:rsidRDefault="009E0104" w:rsidP="0090542F">
            <w:pPr>
              <w:jc w:val="center"/>
              <w:rPr>
                <w:i/>
                <w:lang w:val="uk-UA"/>
              </w:rPr>
            </w:pPr>
            <w:r w:rsidRPr="00882668">
              <w:t>Уварова Г. Ш.</w:t>
            </w:r>
          </w:p>
        </w:tc>
        <w:tc>
          <w:tcPr>
            <w:tcW w:w="1355" w:type="dxa"/>
          </w:tcPr>
          <w:p w:rsidR="009E0104" w:rsidRPr="00304D8D" w:rsidRDefault="009E0104" w:rsidP="0090542F">
            <w:pPr>
              <w:jc w:val="center"/>
              <w:rPr>
                <w:i/>
                <w:lang w:val="uk-UA"/>
              </w:rPr>
            </w:pPr>
            <w:r w:rsidRPr="00882668">
              <w:t>Генеза</w:t>
            </w:r>
          </w:p>
        </w:tc>
        <w:tc>
          <w:tcPr>
            <w:tcW w:w="1587" w:type="dxa"/>
          </w:tcPr>
          <w:p w:rsidR="009E0104" w:rsidRPr="00304D8D" w:rsidRDefault="009E0104" w:rsidP="0090542F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9E0104" w:rsidRPr="008B6433" w:rsidTr="0090542F">
        <w:tc>
          <w:tcPr>
            <w:tcW w:w="822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600" w:type="dxa"/>
          </w:tcPr>
          <w:p w:rsidR="009E0104" w:rsidRPr="00304D8D" w:rsidRDefault="009E0104" w:rsidP="0090542F">
            <w:pPr>
              <w:jc w:val="center"/>
              <w:rPr>
                <w:i/>
                <w:lang w:val="uk-UA"/>
              </w:rPr>
            </w:pPr>
            <w:r w:rsidRPr="00882668">
              <w:t>Зошит для практичних робіт</w:t>
            </w:r>
          </w:p>
        </w:tc>
        <w:tc>
          <w:tcPr>
            <w:tcW w:w="2081" w:type="dxa"/>
          </w:tcPr>
          <w:p w:rsidR="009E0104" w:rsidRPr="00304D8D" w:rsidRDefault="009E0104" w:rsidP="0090542F">
            <w:pPr>
              <w:jc w:val="center"/>
              <w:rPr>
                <w:i/>
                <w:lang w:val="uk-UA"/>
              </w:rPr>
            </w:pPr>
            <w:r w:rsidRPr="00882668">
              <w:t>Загальна географія.</w:t>
            </w:r>
          </w:p>
        </w:tc>
        <w:tc>
          <w:tcPr>
            <w:tcW w:w="2126" w:type="dxa"/>
            <w:gridSpan w:val="3"/>
          </w:tcPr>
          <w:p w:rsidR="009E0104" w:rsidRPr="00304D8D" w:rsidRDefault="009E0104" w:rsidP="0090542F">
            <w:pPr>
              <w:jc w:val="center"/>
              <w:rPr>
                <w:i/>
                <w:lang w:val="uk-UA"/>
              </w:rPr>
            </w:pPr>
            <w:r w:rsidRPr="00882668">
              <w:t>Бойко В. М.</w:t>
            </w:r>
          </w:p>
        </w:tc>
        <w:tc>
          <w:tcPr>
            <w:tcW w:w="1355" w:type="dxa"/>
          </w:tcPr>
          <w:p w:rsidR="009E0104" w:rsidRPr="00304D8D" w:rsidRDefault="009E0104" w:rsidP="0090542F">
            <w:pPr>
              <w:jc w:val="center"/>
              <w:rPr>
                <w:i/>
                <w:lang w:val="uk-UA"/>
              </w:rPr>
            </w:pPr>
            <w:r w:rsidRPr="00882668">
              <w:t>ТОВ «СИЦИЯ»</w:t>
            </w:r>
          </w:p>
        </w:tc>
        <w:tc>
          <w:tcPr>
            <w:tcW w:w="1587" w:type="dxa"/>
          </w:tcPr>
          <w:p w:rsidR="009E0104" w:rsidRPr="00304D8D" w:rsidRDefault="009E0104" w:rsidP="0090542F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9E0104" w:rsidRPr="008B6433" w:rsidTr="0090542F">
        <w:tc>
          <w:tcPr>
            <w:tcW w:w="822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600" w:type="dxa"/>
          </w:tcPr>
          <w:p w:rsidR="009E0104" w:rsidRPr="00ED2B7C" w:rsidRDefault="009E0104" w:rsidP="0090542F">
            <w:pPr>
              <w:jc w:val="center"/>
              <w:rPr>
                <w:i/>
                <w:lang w:val="uk-UA"/>
              </w:rPr>
            </w:pPr>
            <w:r w:rsidRPr="00882668">
              <w:t>Зошит для практичних робіт</w:t>
            </w:r>
          </w:p>
        </w:tc>
        <w:tc>
          <w:tcPr>
            <w:tcW w:w="2081" w:type="dxa"/>
          </w:tcPr>
          <w:p w:rsidR="009E0104" w:rsidRPr="00882668" w:rsidRDefault="009E0104" w:rsidP="0090542F">
            <w:pPr>
              <w:widowControl w:val="0"/>
              <w:jc w:val="center"/>
            </w:pPr>
            <w:r w:rsidRPr="00882668">
              <w:t>Загальна географія.</w:t>
            </w:r>
          </w:p>
        </w:tc>
        <w:tc>
          <w:tcPr>
            <w:tcW w:w="2126" w:type="dxa"/>
            <w:gridSpan w:val="3"/>
          </w:tcPr>
          <w:p w:rsidR="009E0104" w:rsidRPr="00882668" w:rsidRDefault="009E0104" w:rsidP="0090542F">
            <w:pPr>
              <w:widowControl w:val="0"/>
              <w:jc w:val="center"/>
            </w:pPr>
            <w:r w:rsidRPr="00882668">
              <w:t>Стадник О. Г, Вовк В. Ф.</w:t>
            </w:r>
          </w:p>
        </w:tc>
        <w:tc>
          <w:tcPr>
            <w:tcW w:w="1355" w:type="dxa"/>
          </w:tcPr>
          <w:p w:rsidR="009E0104" w:rsidRPr="00ED2B7C" w:rsidRDefault="009E0104" w:rsidP="0090542F">
            <w:pPr>
              <w:jc w:val="center"/>
              <w:rPr>
                <w:i/>
                <w:lang w:val="uk-UA"/>
              </w:rPr>
            </w:pPr>
            <w:r w:rsidRPr="00882668">
              <w:t>Ранок</w:t>
            </w:r>
          </w:p>
        </w:tc>
        <w:tc>
          <w:tcPr>
            <w:tcW w:w="1587" w:type="dxa"/>
          </w:tcPr>
          <w:p w:rsidR="009E0104" w:rsidRPr="00304D8D" w:rsidRDefault="009E0104" w:rsidP="0090542F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9E0104" w:rsidRPr="008B6433" w:rsidTr="0090542F">
        <w:tc>
          <w:tcPr>
            <w:tcW w:w="822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600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Робочий</w:t>
            </w:r>
          </w:p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зошит</w:t>
            </w:r>
          </w:p>
        </w:tc>
        <w:tc>
          <w:tcPr>
            <w:tcW w:w="2081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 xml:space="preserve">Зошит  для  </w:t>
            </w:r>
            <w:r>
              <w:rPr>
                <w:lang w:val="uk-UA"/>
              </w:rPr>
              <w:t>тематичного оцінювання.</w:t>
            </w:r>
          </w:p>
        </w:tc>
        <w:tc>
          <w:tcPr>
            <w:tcW w:w="2126" w:type="dxa"/>
            <w:gridSpan w:val="3"/>
          </w:tcPr>
          <w:p w:rsidR="009E0104" w:rsidRPr="008A09C0" w:rsidRDefault="009E0104" w:rsidP="0090542F">
            <w:pPr>
              <w:jc w:val="center"/>
              <w:rPr>
                <w:bCs/>
                <w:shd w:val="clear" w:color="auto" w:fill="FFFFFF"/>
                <w:lang w:val="uk-UA"/>
              </w:rPr>
            </w:pPr>
            <w:r w:rsidRPr="008A09C0">
              <w:rPr>
                <w:bCs/>
                <w:shd w:val="clear" w:color="auto" w:fill="FFFFFF"/>
              </w:rPr>
              <w:t>В. М. Бойко,</w:t>
            </w:r>
          </w:p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A09C0">
              <w:rPr>
                <w:bCs/>
                <w:shd w:val="clear" w:color="auto" w:fill="FFFFFF"/>
              </w:rPr>
              <w:t>С. В. Міхелі</w:t>
            </w:r>
          </w:p>
        </w:tc>
        <w:tc>
          <w:tcPr>
            <w:tcW w:w="1355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82668">
              <w:t>ТОВ «СИЦИЯ»</w:t>
            </w:r>
          </w:p>
        </w:tc>
        <w:tc>
          <w:tcPr>
            <w:tcW w:w="1587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9E0104" w:rsidRPr="008B6433" w:rsidTr="0090542F">
        <w:tc>
          <w:tcPr>
            <w:tcW w:w="822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600" w:type="dxa"/>
          </w:tcPr>
          <w:p w:rsidR="009E0104" w:rsidRPr="00882668" w:rsidRDefault="009E0104" w:rsidP="0090542F">
            <w:pPr>
              <w:widowControl w:val="0"/>
              <w:jc w:val="center"/>
            </w:pPr>
            <w:r w:rsidRPr="00882668">
              <w:t>Зошит з географії.</w:t>
            </w:r>
          </w:p>
        </w:tc>
        <w:tc>
          <w:tcPr>
            <w:tcW w:w="2081" w:type="dxa"/>
          </w:tcPr>
          <w:p w:rsidR="009E0104" w:rsidRPr="00882668" w:rsidRDefault="009E0104" w:rsidP="0090542F">
            <w:pPr>
              <w:jc w:val="center"/>
            </w:pPr>
            <w:r w:rsidRPr="00882668">
              <w:t>Практичні роботи. Тестові завдання</w:t>
            </w:r>
          </w:p>
        </w:tc>
        <w:tc>
          <w:tcPr>
            <w:tcW w:w="2126" w:type="dxa"/>
            <w:gridSpan w:val="3"/>
          </w:tcPr>
          <w:p w:rsidR="009E0104" w:rsidRPr="00304D8D" w:rsidRDefault="009E0104" w:rsidP="0090542F">
            <w:pPr>
              <w:jc w:val="center"/>
              <w:rPr>
                <w:i/>
                <w:lang w:val="uk-UA"/>
              </w:rPr>
            </w:pPr>
            <w:r w:rsidRPr="00882668">
              <w:t>Гільберг Т.Г., Паламарчук Л.Б.</w:t>
            </w:r>
          </w:p>
        </w:tc>
        <w:tc>
          <w:tcPr>
            <w:tcW w:w="1355" w:type="dxa"/>
          </w:tcPr>
          <w:p w:rsidR="009E0104" w:rsidRPr="00304D8D" w:rsidRDefault="009E0104" w:rsidP="0090542F">
            <w:pPr>
              <w:jc w:val="center"/>
              <w:rPr>
                <w:i/>
                <w:lang w:val="uk-UA"/>
              </w:rPr>
            </w:pPr>
            <w:r w:rsidRPr="00882668">
              <w:rPr>
                <w:sz w:val="22"/>
                <w:szCs w:val="22"/>
              </w:rPr>
              <w:t>Грамота</w:t>
            </w:r>
          </w:p>
        </w:tc>
        <w:tc>
          <w:tcPr>
            <w:tcW w:w="1587" w:type="dxa"/>
          </w:tcPr>
          <w:p w:rsidR="009E0104" w:rsidRPr="00304D8D" w:rsidRDefault="009E0104" w:rsidP="0090542F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9E0104" w:rsidRPr="008B6433" w:rsidTr="0090542F">
        <w:tc>
          <w:tcPr>
            <w:tcW w:w="822" w:type="dxa"/>
          </w:tcPr>
          <w:p w:rsidR="009E0104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600" w:type="dxa"/>
          </w:tcPr>
          <w:p w:rsidR="009E0104" w:rsidRPr="00F21859" w:rsidRDefault="009E0104" w:rsidP="0090542F">
            <w:pPr>
              <w:widowControl w:val="0"/>
              <w:jc w:val="center"/>
              <w:rPr>
                <w:lang w:val="uk-UA"/>
              </w:rPr>
            </w:pPr>
            <w:r w:rsidRPr="00882668">
              <w:t xml:space="preserve">Зошит з географії. </w:t>
            </w:r>
          </w:p>
        </w:tc>
        <w:tc>
          <w:tcPr>
            <w:tcW w:w="2081" w:type="dxa"/>
          </w:tcPr>
          <w:p w:rsidR="009E0104" w:rsidRPr="00882668" w:rsidRDefault="009E0104" w:rsidP="0090542F">
            <w:pPr>
              <w:jc w:val="center"/>
            </w:pPr>
            <w:r w:rsidRPr="00882668">
              <w:t>Практичні роботи. Тестові завдання</w:t>
            </w:r>
          </w:p>
        </w:tc>
        <w:tc>
          <w:tcPr>
            <w:tcW w:w="2126" w:type="dxa"/>
            <w:gridSpan w:val="3"/>
          </w:tcPr>
          <w:p w:rsidR="009E0104" w:rsidRPr="00882668" w:rsidRDefault="009E0104" w:rsidP="0090542F">
            <w:pPr>
              <w:jc w:val="center"/>
            </w:pPr>
            <w:r w:rsidRPr="00882668">
              <w:t>Гільберг Т.Г., Паламарчук Л.Б.</w:t>
            </w:r>
          </w:p>
        </w:tc>
        <w:tc>
          <w:tcPr>
            <w:tcW w:w="1355" w:type="dxa"/>
          </w:tcPr>
          <w:p w:rsidR="009E0104" w:rsidRPr="00882668" w:rsidRDefault="009E0104" w:rsidP="0090542F">
            <w:pPr>
              <w:jc w:val="center"/>
            </w:pPr>
            <w:r w:rsidRPr="00882668">
              <w:rPr>
                <w:sz w:val="22"/>
                <w:szCs w:val="22"/>
              </w:rPr>
              <w:t>Грамота</w:t>
            </w:r>
          </w:p>
        </w:tc>
        <w:tc>
          <w:tcPr>
            <w:tcW w:w="1587" w:type="dxa"/>
          </w:tcPr>
          <w:p w:rsidR="009E0104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9E0104" w:rsidRPr="008B6433" w:rsidTr="0090542F">
        <w:tc>
          <w:tcPr>
            <w:tcW w:w="822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600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Робочий</w:t>
            </w:r>
          </w:p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зошит</w:t>
            </w:r>
          </w:p>
        </w:tc>
        <w:tc>
          <w:tcPr>
            <w:tcW w:w="2081" w:type="dxa"/>
          </w:tcPr>
          <w:p w:rsidR="009E0104" w:rsidRPr="003C5C81" w:rsidRDefault="009E0104" w:rsidP="0090542F">
            <w:pPr>
              <w:pStyle w:val="Heading3"/>
              <w:shd w:val="clear" w:color="auto" w:fill="FFFFFF"/>
              <w:spacing w:before="75" w:beforeAutospacing="0" w:after="75" w:afterAutospacing="0" w:line="240" w:lineRule="atLeast"/>
              <w:jc w:val="center"/>
              <w:rPr>
                <w:b w:val="0"/>
                <w:sz w:val="24"/>
                <w:szCs w:val="24"/>
              </w:rPr>
            </w:pPr>
            <w:hyperlink r:id="rId5" w:tooltip="Загальна географія. 6 клас: зошит для практичних робіт" w:history="1">
              <w:r w:rsidRPr="003C5C81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Загальна географія. 6 клас: зошит для практичних робіт</w:t>
              </w:r>
            </w:hyperlink>
          </w:p>
          <w:p w:rsidR="009E0104" w:rsidRPr="00E55487" w:rsidRDefault="009E0104" w:rsidP="0090542F">
            <w:pPr>
              <w:jc w:val="center"/>
            </w:pPr>
          </w:p>
        </w:tc>
        <w:tc>
          <w:tcPr>
            <w:tcW w:w="2126" w:type="dxa"/>
            <w:gridSpan w:val="3"/>
          </w:tcPr>
          <w:p w:rsidR="009E0104" w:rsidRPr="00CD177B" w:rsidRDefault="009E0104" w:rsidP="0090542F">
            <w:pPr>
              <w:jc w:val="center"/>
              <w:rPr>
                <w:bCs/>
                <w:shd w:val="clear" w:color="auto" w:fill="FFFFFF"/>
                <w:lang w:val="uk-UA"/>
              </w:rPr>
            </w:pPr>
            <w:r w:rsidRPr="00CD177B">
              <w:rPr>
                <w:bCs/>
                <w:shd w:val="clear" w:color="auto" w:fill="FFFFFF"/>
              </w:rPr>
              <w:t>О.Г</w:t>
            </w:r>
            <w:r w:rsidRPr="00CD177B">
              <w:rPr>
                <w:bCs/>
                <w:shd w:val="clear" w:color="auto" w:fill="FFFFFF"/>
                <w:lang w:val="uk-UA"/>
              </w:rPr>
              <w:t>.</w:t>
            </w:r>
            <w:r w:rsidRPr="00CD177B">
              <w:rPr>
                <w:bCs/>
                <w:shd w:val="clear" w:color="auto" w:fill="FFFFFF"/>
              </w:rPr>
              <w:t>Стадник,</w:t>
            </w:r>
          </w:p>
          <w:p w:rsidR="009E0104" w:rsidRPr="00CD177B" w:rsidRDefault="009E0104" w:rsidP="0090542F">
            <w:pPr>
              <w:jc w:val="center"/>
              <w:rPr>
                <w:lang w:val="uk-UA"/>
              </w:rPr>
            </w:pPr>
            <w:r w:rsidRPr="00CD177B">
              <w:rPr>
                <w:bCs/>
                <w:shd w:val="clear" w:color="auto" w:fill="FFFFFF"/>
              </w:rPr>
              <w:t>В. Ф. Вовк</w:t>
            </w:r>
          </w:p>
        </w:tc>
        <w:tc>
          <w:tcPr>
            <w:tcW w:w="1355" w:type="dxa"/>
          </w:tcPr>
          <w:p w:rsidR="009E0104" w:rsidRPr="00CD177B" w:rsidRDefault="009E0104" w:rsidP="0090542F">
            <w:pPr>
              <w:jc w:val="center"/>
              <w:rPr>
                <w:lang w:val="uk-UA"/>
              </w:rPr>
            </w:pPr>
            <w:r w:rsidRPr="00CD177B">
              <w:rPr>
                <w:shd w:val="clear" w:color="auto" w:fill="FFFFFF"/>
              </w:rPr>
              <w:t>«Ранок»</w:t>
            </w:r>
          </w:p>
        </w:tc>
        <w:tc>
          <w:tcPr>
            <w:tcW w:w="1587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9E0104" w:rsidRPr="008B6433" w:rsidTr="0090542F">
        <w:tc>
          <w:tcPr>
            <w:tcW w:w="822" w:type="dxa"/>
          </w:tcPr>
          <w:p w:rsidR="009E0104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600" w:type="dxa"/>
          </w:tcPr>
          <w:p w:rsidR="009E0104" w:rsidRPr="00903421" w:rsidRDefault="009E0104" w:rsidP="0090542F">
            <w:pPr>
              <w:jc w:val="center"/>
              <w:rPr>
                <w:lang w:val="uk-UA"/>
              </w:rPr>
            </w:pPr>
            <w:r w:rsidRPr="00D73DE0">
              <w:t xml:space="preserve">Атлас  </w:t>
            </w:r>
          </w:p>
        </w:tc>
        <w:tc>
          <w:tcPr>
            <w:tcW w:w="2081" w:type="dxa"/>
          </w:tcPr>
          <w:p w:rsidR="009E0104" w:rsidRPr="00840344" w:rsidRDefault="009E0104" w:rsidP="0090542F">
            <w:pPr>
              <w:pStyle w:val="Heading3"/>
              <w:shd w:val="clear" w:color="auto" w:fill="FFFFFF"/>
              <w:spacing w:before="75" w:beforeAutospacing="0" w:after="75" w:afterAutospacing="0" w:line="240" w:lineRule="atLeast"/>
              <w:rPr>
                <w:b w:val="0"/>
                <w:sz w:val="24"/>
                <w:szCs w:val="24"/>
              </w:rPr>
            </w:pPr>
            <w:r w:rsidRPr="00840344">
              <w:rPr>
                <w:b w:val="0"/>
                <w:sz w:val="24"/>
                <w:szCs w:val="24"/>
              </w:rPr>
              <w:t>«Загальна географія. 6 клас»</w:t>
            </w:r>
          </w:p>
        </w:tc>
        <w:tc>
          <w:tcPr>
            <w:tcW w:w="2126" w:type="dxa"/>
            <w:gridSpan w:val="3"/>
          </w:tcPr>
          <w:p w:rsidR="009E0104" w:rsidRDefault="009E0104" w:rsidP="0090542F">
            <w:pPr>
              <w:jc w:val="center"/>
              <w:rPr>
                <w:bCs/>
                <w:color w:val="333333"/>
                <w:shd w:val="clear" w:color="auto" w:fill="FFFFFF"/>
              </w:rPr>
            </w:pPr>
          </w:p>
        </w:tc>
        <w:tc>
          <w:tcPr>
            <w:tcW w:w="1355" w:type="dxa"/>
          </w:tcPr>
          <w:p w:rsidR="009E0104" w:rsidRPr="00D73DE0" w:rsidRDefault="009E0104" w:rsidP="0090542F">
            <w:pPr>
              <w:jc w:val="center"/>
            </w:pPr>
            <w:r w:rsidRPr="00D73DE0">
              <w:rPr>
                <w:sz w:val="22"/>
                <w:szCs w:val="22"/>
              </w:rPr>
              <w:t>ПрАТ</w:t>
            </w:r>
          </w:p>
          <w:p w:rsidR="009E0104" w:rsidRPr="00E55487" w:rsidRDefault="009E0104" w:rsidP="0090542F">
            <w:pPr>
              <w:jc w:val="center"/>
              <w:rPr>
                <w:color w:val="333333"/>
                <w:shd w:val="clear" w:color="auto" w:fill="FFFFFF"/>
              </w:rPr>
            </w:pPr>
            <w:r w:rsidRPr="00D73DE0">
              <w:rPr>
                <w:sz w:val="22"/>
                <w:szCs w:val="22"/>
              </w:rPr>
              <w:t xml:space="preserve"> Інститут Передових технологій</w:t>
            </w:r>
          </w:p>
        </w:tc>
        <w:tc>
          <w:tcPr>
            <w:tcW w:w="1587" w:type="dxa"/>
          </w:tcPr>
          <w:p w:rsidR="009E0104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9E0104" w:rsidRPr="008B6433" w:rsidTr="0090542F">
        <w:tc>
          <w:tcPr>
            <w:tcW w:w="822" w:type="dxa"/>
          </w:tcPr>
          <w:p w:rsidR="009E0104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600" w:type="dxa"/>
          </w:tcPr>
          <w:p w:rsidR="009E0104" w:rsidRPr="00D73DE0" w:rsidRDefault="009E0104" w:rsidP="0090542F">
            <w:pPr>
              <w:jc w:val="center"/>
            </w:pPr>
            <w:r w:rsidRPr="00D73DE0">
              <w:t xml:space="preserve">Контурні карти </w:t>
            </w:r>
          </w:p>
        </w:tc>
        <w:tc>
          <w:tcPr>
            <w:tcW w:w="2081" w:type="dxa"/>
          </w:tcPr>
          <w:p w:rsidR="009E0104" w:rsidRPr="00903421" w:rsidRDefault="009E0104" w:rsidP="0090542F">
            <w:pPr>
              <w:pStyle w:val="Heading3"/>
              <w:shd w:val="clear" w:color="auto" w:fill="FFFFFF"/>
              <w:spacing w:before="75" w:beforeAutospacing="0" w:after="75" w:afterAutospacing="0" w:line="240" w:lineRule="atLeast"/>
              <w:rPr>
                <w:b w:val="0"/>
                <w:sz w:val="24"/>
                <w:szCs w:val="24"/>
              </w:rPr>
            </w:pPr>
            <w:r w:rsidRPr="00903421">
              <w:rPr>
                <w:b w:val="0"/>
                <w:sz w:val="24"/>
                <w:szCs w:val="24"/>
              </w:rPr>
              <w:t>«Загальна географія»</w:t>
            </w:r>
          </w:p>
        </w:tc>
        <w:tc>
          <w:tcPr>
            <w:tcW w:w="2126" w:type="dxa"/>
            <w:gridSpan w:val="3"/>
          </w:tcPr>
          <w:p w:rsidR="009E0104" w:rsidRDefault="009E0104" w:rsidP="0090542F">
            <w:pPr>
              <w:jc w:val="center"/>
              <w:rPr>
                <w:bCs/>
                <w:color w:val="333333"/>
                <w:shd w:val="clear" w:color="auto" w:fill="FFFFFF"/>
              </w:rPr>
            </w:pPr>
          </w:p>
        </w:tc>
        <w:tc>
          <w:tcPr>
            <w:tcW w:w="1355" w:type="dxa"/>
          </w:tcPr>
          <w:p w:rsidR="009E0104" w:rsidRPr="00D73DE0" w:rsidRDefault="009E0104" w:rsidP="0090542F">
            <w:pPr>
              <w:widowControl w:val="0"/>
              <w:jc w:val="center"/>
              <w:rPr>
                <w:sz w:val="20"/>
                <w:szCs w:val="20"/>
              </w:rPr>
            </w:pPr>
            <w:r w:rsidRPr="00D73DE0">
              <w:rPr>
                <w:sz w:val="20"/>
                <w:szCs w:val="20"/>
              </w:rPr>
              <w:t>ДНВП</w:t>
            </w:r>
          </w:p>
          <w:p w:rsidR="009E0104" w:rsidRPr="00D73DE0" w:rsidRDefault="009E0104" w:rsidP="0090542F">
            <w:pPr>
              <w:jc w:val="center"/>
            </w:pPr>
            <w:r w:rsidRPr="00D73DE0">
              <w:rPr>
                <w:sz w:val="20"/>
                <w:szCs w:val="20"/>
              </w:rPr>
              <w:t>«Картографія</w:t>
            </w:r>
            <w:r w:rsidRPr="00D73DE0">
              <w:t>»</w:t>
            </w:r>
          </w:p>
        </w:tc>
        <w:tc>
          <w:tcPr>
            <w:tcW w:w="1587" w:type="dxa"/>
          </w:tcPr>
          <w:p w:rsidR="009E0104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2011</w:t>
            </w:r>
          </w:p>
        </w:tc>
      </w:tr>
      <w:tr w:rsidR="009E0104" w:rsidRPr="008B6433" w:rsidTr="0090542F">
        <w:tc>
          <w:tcPr>
            <w:tcW w:w="9571" w:type="dxa"/>
            <w:gridSpan w:val="8"/>
          </w:tcPr>
          <w:p w:rsidR="009E0104" w:rsidRPr="008B6433" w:rsidRDefault="009E0104" w:rsidP="0090542F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3. Додаткові  джерела  інформації, рекомендовані  автором</w:t>
            </w:r>
          </w:p>
        </w:tc>
      </w:tr>
      <w:tr w:rsidR="009E0104" w:rsidRPr="008B6433" w:rsidTr="0090542F">
        <w:tc>
          <w:tcPr>
            <w:tcW w:w="822" w:type="dxa"/>
          </w:tcPr>
          <w:p w:rsidR="009E0104" w:rsidRPr="008B6433" w:rsidRDefault="009E0104" w:rsidP="0090542F">
            <w:pPr>
              <w:rPr>
                <w:lang w:val="uk-UA"/>
              </w:rPr>
            </w:pPr>
            <w:r>
              <w:rPr>
                <w:lang w:val="uk-UA"/>
              </w:rPr>
              <w:t xml:space="preserve">   13</w:t>
            </w:r>
          </w:p>
        </w:tc>
        <w:tc>
          <w:tcPr>
            <w:tcW w:w="1600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Довідник</w:t>
            </w:r>
          </w:p>
        </w:tc>
        <w:tc>
          <w:tcPr>
            <w:tcW w:w="2307" w:type="dxa"/>
            <w:gridSpan w:val="2"/>
          </w:tcPr>
          <w:p w:rsidR="009E0104" w:rsidRPr="008B6433" w:rsidRDefault="009E0104" w:rsidP="0090542F">
            <w:pPr>
              <w:rPr>
                <w:lang w:val="uk-UA"/>
              </w:rPr>
            </w:pPr>
          </w:p>
        </w:tc>
        <w:tc>
          <w:tcPr>
            <w:tcW w:w="1587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</w:p>
        </w:tc>
        <w:tc>
          <w:tcPr>
            <w:tcW w:w="1668" w:type="dxa"/>
            <w:gridSpan w:val="2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</w:p>
        </w:tc>
        <w:tc>
          <w:tcPr>
            <w:tcW w:w="1587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</w:p>
        </w:tc>
      </w:tr>
      <w:tr w:rsidR="009E0104" w:rsidRPr="00A277DE" w:rsidTr="0090542F">
        <w:tc>
          <w:tcPr>
            <w:tcW w:w="822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600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Інтернет –</w:t>
            </w:r>
          </w:p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ресурс</w:t>
            </w:r>
          </w:p>
        </w:tc>
        <w:tc>
          <w:tcPr>
            <w:tcW w:w="2307" w:type="dxa"/>
            <w:gridSpan w:val="2"/>
          </w:tcPr>
          <w:p w:rsidR="009E0104" w:rsidRPr="008B6433" w:rsidRDefault="009E0104" w:rsidP="0090542F">
            <w:pPr>
              <w:rPr>
                <w:lang w:val="uk-UA"/>
              </w:rPr>
            </w:pPr>
          </w:p>
        </w:tc>
        <w:tc>
          <w:tcPr>
            <w:tcW w:w="4842" w:type="dxa"/>
            <w:gridSpan w:val="4"/>
          </w:tcPr>
          <w:p w:rsidR="009E0104" w:rsidRDefault="009E0104" w:rsidP="00732A79">
            <w:pPr>
              <w:jc w:val="center"/>
              <w:rPr>
                <w:lang w:val="uk-UA"/>
              </w:rPr>
            </w:pPr>
            <w:r w:rsidRPr="00A21A8F">
              <w:rPr>
                <w:lang w:val="uk-UA"/>
              </w:rPr>
              <w:t>geo-asset.com</w:t>
            </w:r>
          </w:p>
          <w:p w:rsidR="009E0104" w:rsidRPr="008B6433" w:rsidRDefault="009E0104" w:rsidP="00732A79">
            <w:pPr>
              <w:jc w:val="center"/>
              <w:rPr>
                <w:lang w:val="uk-UA"/>
              </w:rPr>
            </w:pPr>
            <w:r w:rsidRPr="00A21A8F">
              <w:rPr>
                <w:lang w:val="uk-UA"/>
              </w:rPr>
              <w:t>geografica.net.ua</w:t>
            </w:r>
          </w:p>
        </w:tc>
      </w:tr>
    </w:tbl>
    <w:p w:rsidR="009E0104" w:rsidRDefault="009E0104" w:rsidP="004F6A85">
      <w:pPr>
        <w:rPr>
          <w:sz w:val="28"/>
          <w:szCs w:val="28"/>
          <w:lang w:val="uk-UA"/>
        </w:rPr>
      </w:pPr>
    </w:p>
    <w:p w:rsidR="009E0104" w:rsidRDefault="009E0104" w:rsidP="004F6A85">
      <w:pPr>
        <w:rPr>
          <w:sz w:val="28"/>
          <w:szCs w:val="28"/>
          <w:lang w:val="uk-UA"/>
        </w:rPr>
      </w:pPr>
    </w:p>
    <w:p w:rsidR="009E0104" w:rsidRDefault="009E0104" w:rsidP="004F6A85">
      <w:pPr>
        <w:rPr>
          <w:sz w:val="28"/>
          <w:szCs w:val="28"/>
          <w:lang w:val="uk-UA"/>
        </w:rPr>
      </w:pPr>
    </w:p>
    <w:p w:rsidR="009E0104" w:rsidRPr="00236C08" w:rsidRDefault="009E0104" w:rsidP="004F6A85">
      <w:pPr>
        <w:rPr>
          <w:sz w:val="28"/>
          <w:szCs w:val="28"/>
          <w:lang w:val="en-US"/>
        </w:rPr>
      </w:pPr>
    </w:p>
    <w:p w:rsidR="009E0104" w:rsidRPr="00236C08" w:rsidRDefault="009E0104" w:rsidP="004F6A85">
      <w:pPr>
        <w:rPr>
          <w:b/>
          <w:color w:val="000080"/>
          <w:sz w:val="28"/>
          <w:szCs w:val="28"/>
          <w:lang w:val="uk-UA"/>
        </w:rPr>
      </w:pPr>
      <w:r w:rsidRPr="00236C08">
        <w:rPr>
          <w:b/>
          <w:color w:val="000080"/>
          <w:sz w:val="28"/>
          <w:szCs w:val="28"/>
          <w:lang w:val="uk-UA"/>
        </w:rPr>
        <w:t>Частина  2</w:t>
      </w:r>
    </w:p>
    <w:p w:rsidR="009E0104" w:rsidRPr="00236C08" w:rsidRDefault="009E0104" w:rsidP="004F6A85">
      <w:pPr>
        <w:rPr>
          <w:b/>
          <w:color w:val="000080"/>
          <w:sz w:val="28"/>
          <w:szCs w:val="28"/>
          <w:lang w:val="uk-UA"/>
        </w:rPr>
      </w:pPr>
      <w:r w:rsidRPr="00236C08">
        <w:rPr>
          <w:b/>
          <w:color w:val="000080"/>
          <w:sz w:val="28"/>
          <w:szCs w:val="28"/>
          <w:lang w:val="uk-UA"/>
        </w:rPr>
        <w:t>Рекомендації для вивчення теми</w:t>
      </w:r>
    </w:p>
    <w:p w:rsidR="009E0104" w:rsidRDefault="009E0104" w:rsidP="004F6A8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</w:p>
    <w:p w:rsidR="009E0104" w:rsidRDefault="009E0104" w:rsidP="004F6A85">
      <w:pPr>
        <w:rPr>
          <w:sz w:val="28"/>
          <w:szCs w:val="28"/>
          <w:lang w:val="uk-UA"/>
        </w:rPr>
      </w:pPr>
    </w:p>
    <w:p w:rsidR="009E0104" w:rsidRDefault="009E0104" w:rsidP="002018FE">
      <w:pPr>
        <w:numPr>
          <w:ilvl w:val="1"/>
          <w:numId w:val="1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Загальна  характеристика  теми</w:t>
      </w:r>
    </w:p>
    <w:p w:rsidR="009E0104" w:rsidRPr="00732A79" w:rsidRDefault="009E0104" w:rsidP="00732A79">
      <w:pPr>
        <w:shd w:val="clear" w:color="auto" w:fill="FFFFFF"/>
        <w:ind w:left="2670"/>
        <w:rPr>
          <w:b/>
          <w:sz w:val="28"/>
          <w:szCs w:val="28"/>
          <w:lang w:val="uk-UA"/>
        </w:rPr>
      </w:pPr>
    </w:p>
    <w:p w:rsidR="009E0104" w:rsidRPr="00236C08" w:rsidRDefault="009E0104" w:rsidP="00732A79">
      <w:pPr>
        <w:shd w:val="clear" w:color="auto" w:fill="FFFFFF"/>
        <w:jc w:val="both"/>
        <w:rPr>
          <w:sz w:val="28"/>
          <w:szCs w:val="28"/>
          <w:shd w:val="clear" w:color="auto" w:fill="F8F7E5"/>
          <w:lang w:val="uk-UA"/>
        </w:rPr>
      </w:pPr>
      <w:r w:rsidRPr="00236C08">
        <w:rPr>
          <w:sz w:val="28"/>
          <w:szCs w:val="28"/>
          <w:shd w:val="clear" w:color="auto" w:fill="FFFFFF"/>
          <w:lang w:val="uk-UA"/>
        </w:rPr>
        <w:t xml:space="preserve">           </w:t>
      </w:r>
      <w:r w:rsidRPr="00236C08">
        <w:rPr>
          <w:sz w:val="28"/>
          <w:szCs w:val="28"/>
          <w:shd w:val="clear" w:color="auto" w:fill="FFFFFF"/>
        </w:rPr>
        <w:t>Основним об’єктом вивчення фізичної географії є географічна оболонка нашої планети як комплексна матеріальна система.</w:t>
      </w:r>
      <w:r w:rsidRPr="00236C08">
        <w:rPr>
          <w:sz w:val="28"/>
          <w:szCs w:val="28"/>
          <w:shd w:val="clear" w:color="auto" w:fill="F8F7E5"/>
        </w:rPr>
        <w:t xml:space="preserve"> Всі елементи природи — і живі, й неживі — складна система пристосованих один до одного, взаємодіючих та </w:t>
      </w:r>
      <w:r w:rsidRPr="00236C08">
        <w:rPr>
          <w:sz w:val="28"/>
          <w:szCs w:val="28"/>
          <w:shd w:val="clear" w:color="auto" w:fill="F8F7E5"/>
          <w:lang w:val="uk-UA"/>
        </w:rPr>
        <w:t>взаємопов’язаних компонентів</w:t>
      </w:r>
    </w:p>
    <w:p w:rsidR="009E0104" w:rsidRPr="00236C08" w:rsidRDefault="009E0104" w:rsidP="00732A79">
      <w:pPr>
        <w:shd w:val="clear" w:color="auto" w:fill="FFFFFF"/>
        <w:jc w:val="both"/>
        <w:rPr>
          <w:sz w:val="28"/>
          <w:szCs w:val="28"/>
          <w:shd w:val="clear" w:color="auto" w:fill="FFFFFF"/>
          <w:lang w:val="uk-UA"/>
        </w:rPr>
      </w:pPr>
      <w:r w:rsidRPr="00236C08">
        <w:rPr>
          <w:sz w:val="28"/>
          <w:szCs w:val="28"/>
          <w:shd w:val="clear" w:color="auto" w:fill="F8F7E5"/>
          <w:lang w:val="uk-UA"/>
        </w:rPr>
        <w:t xml:space="preserve">         Жодний з компонентів не залишається «самотнім». Жодна з оболонок Землі не існує ізольовано від інших. Уся природа є найскладнішою системою безлічі сплетених, мов павутиння, природних зв’язків. Завдяки зв’язкам між природними компонентами утворилися природні комплекси – стійкі у просторі і часі сукупності природних компонентів, що розвиваються як єдине ціле. Найбільший серед них – це географічна оболонка.</w:t>
      </w:r>
    </w:p>
    <w:p w:rsidR="009E0104" w:rsidRPr="00236C08" w:rsidRDefault="009E0104" w:rsidP="002018FE">
      <w:pPr>
        <w:jc w:val="both"/>
        <w:rPr>
          <w:sz w:val="28"/>
          <w:szCs w:val="28"/>
          <w:shd w:val="clear" w:color="auto" w:fill="FFFFFF"/>
          <w:lang w:val="uk-UA"/>
        </w:rPr>
      </w:pPr>
      <w:r w:rsidRPr="00236C08">
        <w:rPr>
          <w:sz w:val="28"/>
          <w:szCs w:val="28"/>
          <w:shd w:val="clear" w:color="auto" w:fill="FFFFFF"/>
        </w:rPr>
        <w:t xml:space="preserve"> </w:t>
      </w:r>
      <w:r w:rsidRPr="00236C08">
        <w:rPr>
          <w:sz w:val="28"/>
          <w:szCs w:val="28"/>
          <w:shd w:val="clear" w:color="auto" w:fill="FFFFFF"/>
          <w:lang w:val="uk-UA"/>
        </w:rPr>
        <w:t xml:space="preserve">        </w:t>
      </w:r>
      <w:r w:rsidRPr="00236C08">
        <w:rPr>
          <w:sz w:val="28"/>
          <w:szCs w:val="28"/>
          <w:shd w:val="clear" w:color="auto" w:fill="FFFFFF"/>
        </w:rPr>
        <w:t>В просторовому відношенні географічна оболонка поділяється на окремі природні комплекси (природо-територіальні комплекси</w:t>
      </w:r>
      <w:r w:rsidRPr="00236C08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236C08">
        <w:rPr>
          <w:sz w:val="28"/>
          <w:szCs w:val="28"/>
          <w:shd w:val="clear" w:color="auto" w:fill="FFFFFF"/>
        </w:rPr>
        <w:t>(ПТК), геосистем, географічні ландшафти.</w:t>
      </w:r>
    </w:p>
    <w:p w:rsidR="009E0104" w:rsidRPr="004F6A85" w:rsidRDefault="009E0104" w:rsidP="00236C08">
      <w:pPr>
        <w:pStyle w:val="ListParagraph"/>
        <w:ind w:left="0"/>
        <w:rPr>
          <w:lang w:val="uk-UA"/>
        </w:rPr>
      </w:pPr>
      <w:r w:rsidRPr="004F6A85">
        <w:rPr>
          <w:lang w:val="uk-UA"/>
        </w:rPr>
        <w:t>У  таблиці 2.1  подано  витяг з навчальної програми  щодо  змісту  навчального  матеріалу   та  вимог  до навчальних  досягнень  учнів із їх  засвоєння.</w:t>
      </w:r>
    </w:p>
    <w:p w:rsidR="009E0104" w:rsidRPr="00140591" w:rsidRDefault="009E0104" w:rsidP="004F6A85"/>
    <w:p w:rsidR="009E0104" w:rsidRPr="004F6A85" w:rsidRDefault="009E0104" w:rsidP="004F6A85">
      <w:pPr>
        <w:pStyle w:val="ListParagraph"/>
        <w:ind w:left="495"/>
        <w:rPr>
          <w:lang w:val="uk-UA"/>
        </w:rPr>
      </w:pPr>
      <w:r w:rsidRPr="004F6A85">
        <w:rPr>
          <w:lang w:val="uk-UA"/>
        </w:rPr>
        <w:t xml:space="preserve">                                                                                              </w:t>
      </w:r>
      <w:r>
        <w:rPr>
          <w:lang w:val="uk-UA"/>
        </w:rPr>
        <w:t xml:space="preserve">                       </w:t>
      </w:r>
      <w:r w:rsidRPr="004F6A85">
        <w:rPr>
          <w:lang w:val="uk-UA"/>
        </w:rPr>
        <w:t>Таблиця  2.1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501"/>
      </w:tblGrid>
      <w:tr w:rsidR="009E0104" w:rsidRPr="008B6433" w:rsidTr="0090542F">
        <w:tc>
          <w:tcPr>
            <w:tcW w:w="5070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 xml:space="preserve">Зміст  навчального  матеріалу  </w:t>
            </w:r>
          </w:p>
        </w:tc>
        <w:tc>
          <w:tcPr>
            <w:tcW w:w="4501" w:type="dxa"/>
          </w:tcPr>
          <w:p w:rsidR="009E0104" w:rsidRPr="008B6433" w:rsidRDefault="009E0104" w:rsidP="0090542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Навчальні  досягнення  учнів</w:t>
            </w:r>
          </w:p>
        </w:tc>
      </w:tr>
      <w:tr w:rsidR="009E0104" w:rsidRPr="008B6433" w:rsidTr="0090542F">
        <w:tc>
          <w:tcPr>
            <w:tcW w:w="5070" w:type="dxa"/>
          </w:tcPr>
          <w:p w:rsidR="009E0104" w:rsidRPr="00B44840" w:rsidRDefault="009E0104" w:rsidP="0090542F">
            <w:pPr>
              <w:pStyle w:val="BodyText2"/>
              <w:spacing w:after="0" w:line="240" w:lineRule="auto"/>
              <w:rPr>
                <w:color w:val="000000"/>
                <w:sz w:val="24"/>
                <w:szCs w:val="24"/>
                <w:lang w:val="uk-UA"/>
              </w:rPr>
            </w:pPr>
            <w:r w:rsidRPr="00B44840">
              <w:rPr>
                <w:b/>
                <w:color w:val="000000"/>
                <w:sz w:val="24"/>
                <w:szCs w:val="24"/>
                <w:lang w:val="uk-UA"/>
              </w:rPr>
              <w:t xml:space="preserve">Тема 5. Природні комплекси (3 год) </w:t>
            </w:r>
          </w:p>
          <w:p w:rsidR="009E0104" w:rsidRPr="00B44840" w:rsidRDefault="009E0104" w:rsidP="0090542F">
            <w:pPr>
              <w:pStyle w:val="BodyText2"/>
              <w:spacing w:after="0" w:line="240" w:lineRule="auto"/>
              <w:rPr>
                <w:color w:val="000000"/>
                <w:sz w:val="24"/>
                <w:szCs w:val="24"/>
                <w:lang w:val="uk-UA"/>
              </w:rPr>
            </w:pPr>
            <w:r w:rsidRPr="00B44840">
              <w:rPr>
                <w:color w:val="000000"/>
                <w:sz w:val="24"/>
                <w:szCs w:val="24"/>
                <w:lang w:val="uk-UA"/>
              </w:rPr>
              <w:t>Природні комплекси (ландшафти) як наслідок взаємозв’язків  компонентів природи. Географічна оболонка – найбільший природний комплекс Землі, її межі, властивості, закономірності розвитку.</w:t>
            </w:r>
          </w:p>
          <w:p w:rsidR="009E0104" w:rsidRPr="00B44840" w:rsidRDefault="009E0104" w:rsidP="0090542F">
            <w:pPr>
              <w:pStyle w:val="BodyText2"/>
              <w:spacing w:after="0" w:line="240" w:lineRule="auto"/>
              <w:rPr>
                <w:color w:val="000000"/>
                <w:sz w:val="24"/>
                <w:szCs w:val="24"/>
                <w:lang w:val="uk-UA"/>
              </w:rPr>
            </w:pPr>
            <w:r w:rsidRPr="00B44840">
              <w:rPr>
                <w:color w:val="000000"/>
                <w:sz w:val="24"/>
                <w:szCs w:val="24"/>
                <w:lang w:val="uk-UA"/>
              </w:rPr>
              <w:t xml:space="preserve"> Природні зони Землі. Особливості природних зон екваторіальних, тропічних, помірних та полярних широт.</w:t>
            </w:r>
          </w:p>
          <w:p w:rsidR="009E0104" w:rsidRPr="004F6A85" w:rsidRDefault="009E0104" w:rsidP="0090542F">
            <w:pPr>
              <w:jc w:val="both"/>
              <w:rPr>
                <w:b/>
                <w:color w:val="000000"/>
                <w:lang w:val="uk-UA"/>
              </w:rPr>
            </w:pPr>
            <w:r w:rsidRPr="004F6A85">
              <w:rPr>
                <w:b/>
                <w:color w:val="000000"/>
                <w:lang w:val="uk-UA"/>
              </w:rPr>
              <w:t>Практична робота (на місцевості)</w:t>
            </w:r>
          </w:p>
          <w:p w:rsidR="009E0104" w:rsidRPr="004F6A85" w:rsidRDefault="009E0104" w:rsidP="0090542F">
            <w:pPr>
              <w:jc w:val="both"/>
              <w:rPr>
                <w:color w:val="000000"/>
                <w:lang w:val="uk-UA"/>
              </w:rPr>
            </w:pPr>
            <w:r w:rsidRPr="004F6A85">
              <w:rPr>
                <w:color w:val="000000"/>
                <w:lang w:val="uk-UA"/>
              </w:rPr>
              <w:t xml:space="preserve">8.Ознайомлення з одним з природних комплексів (ландшафтів) своєї місцевості, виявлення взаємозв’язків між його компонентами. </w:t>
            </w:r>
          </w:p>
          <w:p w:rsidR="009E0104" w:rsidRPr="00B44840" w:rsidRDefault="009E0104" w:rsidP="0090542F">
            <w:pPr>
              <w:pStyle w:val="BodyText2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501" w:type="dxa"/>
          </w:tcPr>
          <w:p w:rsidR="009E0104" w:rsidRPr="00B44840" w:rsidRDefault="009E0104" w:rsidP="0090542F">
            <w:pPr>
              <w:pStyle w:val="BodyText2"/>
              <w:spacing w:after="0" w:line="240" w:lineRule="auto"/>
              <w:rPr>
                <w:b/>
                <w:color w:val="000000"/>
                <w:sz w:val="24"/>
                <w:szCs w:val="24"/>
                <w:lang w:val="uk-UA"/>
              </w:rPr>
            </w:pPr>
            <w:r w:rsidRPr="00B44840">
              <w:rPr>
                <w:b/>
                <w:color w:val="000000"/>
                <w:sz w:val="24"/>
                <w:szCs w:val="24"/>
                <w:lang w:val="uk-UA"/>
              </w:rPr>
              <w:t>Учень</w:t>
            </w:r>
          </w:p>
          <w:p w:rsidR="009E0104" w:rsidRPr="00B44840" w:rsidRDefault="009E0104" w:rsidP="0090542F">
            <w:pPr>
              <w:pStyle w:val="BodyText2"/>
              <w:spacing w:after="0" w:line="240" w:lineRule="auto"/>
              <w:rPr>
                <w:color w:val="000000"/>
                <w:sz w:val="24"/>
                <w:szCs w:val="24"/>
                <w:u w:val="single"/>
                <w:lang w:val="uk-UA"/>
              </w:rPr>
            </w:pPr>
            <w:r w:rsidRPr="00B44840">
              <w:rPr>
                <w:b/>
                <w:color w:val="000000"/>
                <w:sz w:val="24"/>
                <w:szCs w:val="24"/>
                <w:lang w:val="uk-UA"/>
              </w:rPr>
              <w:t>називає</w:t>
            </w:r>
            <w:r w:rsidRPr="00B44840">
              <w:rPr>
                <w:color w:val="000000"/>
                <w:sz w:val="24"/>
                <w:szCs w:val="24"/>
                <w:lang w:val="uk-UA"/>
              </w:rPr>
              <w:t xml:space="preserve"> суттєві ознаки понять “природний комплекс”, “географічна оболонка”, “природна зона”; компоненти природного комплексу;</w:t>
            </w:r>
          </w:p>
          <w:p w:rsidR="009E0104" w:rsidRPr="00B65E34" w:rsidRDefault="009E0104" w:rsidP="0090542F">
            <w:pPr>
              <w:jc w:val="both"/>
              <w:rPr>
                <w:color w:val="000000"/>
              </w:rPr>
            </w:pPr>
            <w:r w:rsidRPr="00B65E34">
              <w:rPr>
                <w:b/>
                <w:color w:val="000000"/>
              </w:rPr>
              <w:t>наводить приклади:</w:t>
            </w:r>
            <w:r w:rsidRPr="00B65E34">
              <w:rPr>
                <w:color w:val="000000"/>
              </w:rPr>
              <w:t xml:space="preserve"> природних комплексів та комплексів, змінених людиною у своїй місцевості;</w:t>
            </w:r>
          </w:p>
          <w:p w:rsidR="009E0104" w:rsidRPr="00B65E34" w:rsidRDefault="009E0104" w:rsidP="0090542F">
            <w:pPr>
              <w:jc w:val="both"/>
              <w:rPr>
                <w:color w:val="000000"/>
              </w:rPr>
            </w:pPr>
            <w:r w:rsidRPr="00B65E34">
              <w:rPr>
                <w:b/>
                <w:color w:val="000000"/>
              </w:rPr>
              <w:t>порівнює</w:t>
            </w:r>
            <w:r w:rsidRPr="00B65E34">
              <w:rPr>
                <w:color w:val="000000"/>
              </w:rPr>
              <w:t>: особливості основних природних зон Землі;</w:t>
            </w:r>
          </w:p>
          <w:p w:rsidR="009E0104" w:rsidRPr="00B65E34" w:rsidRDefault="009E0104" w:rsidP="0090542F">
            <w:pPr>
              <w:jc w:val="both"/>
              <w:rPr>
                <w:color w:val="000000"/>
                <w:u w:val="single"/>
              </w:rPr>
            </w:pPr>
            <w:r w:rsidRPr="00B65E34">
              <w:rPr>
                <w:b/>
                <w:color w:val="000000"/>
              </w:rPr>
              <w:t>пояснює:</w:t>
            </w:r>
            <w:r w:rsidRPr="00B65E34">
              <w:rPr>
                <w:color w:val="000000"/>
              </w:rPr>
              <w:t xml:space="preserve"> на конкретних прикладах наслідки взаємодії літосфери, атмосфери, гідросфери, біосфери;</w:t>
            </w:r>
          </w:p>
          <w:p w:rsidR="009E0104" w:rsidRPr="00B65E34" w:rsidRDefault="009E0104" w:rsidP="0090542F">
            <w:pPr>
              <w:jc w:val="both"/>
              <w:rPr>
                <w:color w:val="000000"/>
              </w:rPr>
            </w:pPr>
            <w:r w:rsidRPr="00B65E34">
              <w:rPr>
                <w:b/>
                <w:color w:val="000000"/>
              </w:rPr>
              <w:t>оцінює</w:t>
            </w:r>
            <w:r w:rsidRPr="00B65E34">
              <w:rPr>
                <w:color w:val="000000"/>
              </w:rPr>
              <w:t>: вплив людини на природні комплекси у своїй місцевості; значення знань про природні комплекси для життєдіяльності людини.</w:t>
            </w:r>
          </w:p>
          <w:p w:rsidR="009E0104" w:rsidRPr="00B65E34" w:rsidRDefault="009E0104" w:rsidP="0090542F">
            <w:pPr>
              <w:jc w:val="both"/>
              <w:rPr>
                <w:color w:val="000000"/>
              </w:rPr>
            </w:pPr>
          </w:p>
        </w:tc>
      </w:tr>
    </w:tbl>
    <w:p w:rsidR="009E0104" w:rsidRDefault="009E0104">
      <w:pPr>
        <w:rPr>
          <w:lang w:val="uk-UA"/>
        </w:rPr>
      </w:pPr>
    </w:p>
    <w:p w:rsidR="009E0104" w:rsidRDefault="009E0104">
      <w:pPr>
        <w:rPr>
          <w:lang w:val="uk-UA"/>
        </w:rPr>
      </w:pPr>
    </w:p>
    <w:p w:rsidR="009E0104" w:rsidRDefault="009E0104">
      <w:pPr>
        <w:rPr>
          <w:lang w:val="uk-UA"/>
        </w:rPr>
      </w:pPr>
    </w:p>
    <w:p w:rsidR="009E0104" w:rsidRDefault="009E0104">
      <w:pPr>
        <w:rPr>
          <w:lang w:val="uk-UA"/>
        </w:rPr>
      </w:pPr>
    </w:p>
    <w:p w:rsidR="009E0104" w:rsidRPr="00A277DE" w:rsidRDefault="009E0104"/>
    <w:p w:rsidR="009E0104" w:rsidRPr="00007772" w:rsidRDefault="009E0104" w:rsidP="00007772">
      <w:pPr>
        <w:pStyle w:val="ListParagraph"/>
        <w:numPr>
          <w:ilvl w:val="1"/>
          <w:numId w:val="1"/>
        </w:numPr>
        <w:rPr>
          <w:b/>
          <w:sz w:val="28"/>
          <w:szCs w:val="28"/>
          <w:lang w:val="uk-UA"/>
        </w:rPr>
      </w:pPr>
      <w:r w:rsidRPr="00007772">
        <w:rPr>
          <w:b/>
          <w:sz w:val="28"/>
          <w:szCs w:val="28"/>
          <w:lang w:val="uk-UA"/>
        </w:rPr>
        <w:t>Поради  щодо вивчення  теми</w:t>
      </w:r>
    </w:p>
    <w:p w:rsidR="009E0104" w:rsidRDefault="009E0104" w:rsidP="00007772">
      <w:pPr>
        <w:rPr>
          <w:lang w:val="uk-UA"/>
        </w:rPr>
      </w:pPr>
      <w:r>
        <w:rPr>
          <w:lang w:val="uk-UA"/>
        </w:rPr>
        <w:t xml:space="preserve"> </w:t>
      </w:r>
      <w:r w:rsidRPr="003A0DB4">
        <w:rPr>
          <w:lang w:val="uk-UA"/>
        </w:rPr>
        <w:t xml:space="preserve">              </w:t>
      </w:r>
      <w:r>
        <w:rPr>
          <w:lang w:val="uk-UA"/>
        </w:rPr>
        <w:t xml:space="preserve">      </w:t>
      </w:r>
    </w:p>
    <w:p w:rsidR="009E0104" w:rsidRPr="00236C08" w:rsidRDefault="009E0104" w:rsidP="00007772">
      <w:pPr>
        <w:jc w:val="both"/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 xml:space="preserve">        Зверніть увагу на те, що при вивченні теми потрібно ввести нові поняття «географічна оболонка», «природний комплекс», « природна зона» . Особливістю даної теми є те, що  отримані</w:t>
      </w:r>
      <w:r w:rsidRPr="00236C08">
        <w:rPr>
          <w:color w:val="000000"/>
          <w:sz w:val="28"/>
          <w:szCs w:val="28"/>
          <w:lang w:val="uk-UA" w:eastAsia="uk-UA"/>
        </w:rPr>
        <w:t xml:space="preserve"> знання про літосферу, гідросферу, атмосферу і біосферу підводять учнів до поняття про географічну оболонку та прояв у ній певних закономірностей. </w:t>
      </w:r>
      <w:r w:rsidRPr="00236C08">
        <w:rPr>
          <w:sz w:val="28"/>
          <w:szCs w:val="28"/>
          <w:lang w:val="uk-UA"/>
        </w:rPr>
        <w:t xml:space="preserve"> Під час її вивчення учні отримують  знання про</w:t>
      </w:r>
      <w:r w:rsidRPr="00236C08">
        <w:rPr>
          <w:color w:val="000000"/>
          <w:sz w:val="28"/>
          <w:szCs w:val="28"/>
          <w:lang w:val="uk-UA" w:eastAsia="uk-UA"/>
        </w:rPr>
        <w:t xml:space="preserve"> основні компоненти природного комплексу та взаємозв’язки між ними.</w:t>
      </w:r>
      <w:r w:rsidRPr="00236C08">
        <w:rPr>
          <w:sz w:val="28"/>
          <w:szCs w:val="28"/>
          <w:lang w:val="uk-UA"/>
        </w:rPr>
        <w:t xml:space="preserve"> Важливо сформувати в учнів практичне уміння характеризувати природний комплекс. При вивченні теми важливо сформувати в учнів уміння працювати з картами природних зон.</w:t>
      </w:r>
    </w:p>
    <w:p w:rsidR="009E0104" w:rsidRPr="00236C08" w:rsidRDefault="009E0104" w:rsidP="00007772">
      <w:pPr>
        <w:jc w:val="both"/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 xml:space="preserve">       В процесі вивчення теми слід з’ясувати</w:t>
      </w:r>
      <w:r w:rsidRPr="00236C08">
        <w:rPr>
          <w:color w:val="000000"/>
          <w:sz w:val="28"/>
          <w:szCs w:val="28"/>
          <w:lang w:val="uk-UA"/>
        </w:rPr>
        <w:t xml:space="preserve"> як важливо людині знати закони природи та вміти прогнозувати будь-які зміни у ній унаслідок своєї господарської діяльності.</w:t>
      </w:r>
    </w:p>
    <w:p w:rsidR="009E0104" w:rsidRPr="00236C08" w:rsidRDefault="009E0104" w:rsidP="00007772">
      <w:pPr>
        <w:jc w:val="both"/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 xml:space="preserve">       Інформація засвоєна в процесі вивчення даної теми використовується при вивченні біології.</w:t>
      </w:r>
    </w:p>
    <w:p w:rsidR="009E0104" w:rsidRDefault="009E0104" w:rsidP="006E6130">
      <w:pPr>
        <w:jc w:val="both"/>
        <w:rPr>
          <w:color w:val="FF0000"/>
          <w:lang w:val="en-US"/>
        </w:rPr>
      </w:pPr>
      <w:r w:rsidRPr="00BE676D">
        <w:rPr>
          <w:color w:val="FF0000"/>
          <w:lang w:val="uk-UA"/>
        </w:rPr>
        <w:t>.</w:t>
      </w:r>
    </w:p>
    <w:p w:rsidR="009E0104" w:rsidRDefault="009E0104" w:rsidP="006E6130">
      <w:pPr>
        <w:jc w:val="both"/>
        <w:rPr>
          <w:color w:val="FF0000"/>
          <w:lang w:val="en-US"/>
        </w:rPr>
      </w:pPr>
    </w:p>
    <w:p w:rsidR="009E0104" w:rsidRDefault="009E0104" w:rsidP="006E6130">
      <w:pPr>
        <w:jc w:val="both"/>
        <w:rPr>
          <w:color w:val="FF0000"/>
          <w:lang w:val="en-US"/>
        </w:rPr>
      </w:pPr>
    </w:p>
    <w:p w:rsidR="009E0104" w:rsidRDefault="009E0104" w:rsidP="006E6130">
      <w:pPr>
        <w:jc w:val="both"/>
        <w:rPr>
          <w:color w:val="FF0000"/>
          <w:lang w:val="en-US"/>
        </w:rPr>
      </w:pPr>
    </w:p>
    <w:p w:rsidR="009E0104" w:rsidRPr="00236C08" w:rsidRDefault="009E0104" w:rsidP="006E6130">
      <w:pPr>
        <w:jc w:val="both"/>
        <w:rPr>
          <w:color w:val="FF0000"/>
          <w:lang w:val="en-US"/>
        </w:rPr>
      </w:pPr>
    </w:p>
    <w:p w:rsidR="009E0104" w:rsidRDefault="009E0104" w:rsidP="00007772">
      <w:pPr>
        <w:rPr>
          <w:lang w:val="uk-UA"/>
        </w:rPr>
      </w:pPr>
    </w:p>
    <w:p w:rsidR="009E0104" w:rsidRPr="008D6583" w:rsidRDefault="009E0104" w:rsidP="00007772">
      <w:pPr>
        <w:pStyle w:val="ListParagraph"/>
        <w:numPr>
          <w:ilvl w:val="0"/>
          <w:numId w:val="4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3.   </w:t>
      </w:r>
      <w:r w:rsidRPr="008D6583">
        <w:rPr>
          <w:b/>
          <w:sz w:val="28"/>
          <w:szCs w:val="28"/>
          <w:lang w:val="uk-UA"/>
        </w:rPr>
        <w:t xml:space="preserve">Словник   до  теми </w:t>
      </w:r>
    </w:p>
    <w:p w:rsidR="009E0104" w:rsidRDefault="009E0104" w:rsidP="00007772">
      <w:pPr>
        <w:rPr>
          <w:b/>
          <w:sz w:val="22"/>
          <w:szCs w:val="22"/>
        </w:rPr>
      </w:pPr>
    </w:p>
    <w:p w:rsidR="009E0104" w:rsidRDefault="009E0104" w:rsidP="00007772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</w:t>
      </w:r>
      <w:r w:rsidRPr="001535B1">
        <w:rPr>
          <w:sz w:val="22"/>
          <w:szCs w:val="22"/>
          <w:lang w:val="uk-UA"/>
        </w:rPr>
        <w:t xml:space="preserve">У словнику наведено основні поняття і терміни, які зустрічаються при вивченні даної теми </w:t>
      </w:r>
      <w:r>
        <w:rPr>
          <w:sz w:val="22"/>
          <w:szCs w:val="22"/>
          <w:lang w:val="uk-UA"/>
        </w:rPr>
        <w:t xml:space="preserve"> ( з підручників  </w:t>
      </w:r>
      <w:r w:rsidRPr="001535B1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« Географія» </w:t>
      </w:r>
      <w:r w:rsidRPr="000304D3">
        <w:rPr>
          <w:bCs/>
          <w:color w:val="333333"/>
          <w:shd w:val="clear" w:color="auto" w:fill="FFFFFF"/>
          <w:lang w:val="uk-UA"/>
        </w:rPr>
        <w:t xml:space="preserve">В.Ю. Пестушко, </w:t>
      </w:r>
      <w:r>
        <w:rPr>
          <w:bCs/>
          <w:color w:val="333333"/>
          <w:shd w:val="clear" w:color="auto" w:fill="FFFFFF"/>
          <w:lang w:val="uk-UA"/>
        </w:rPr>
        <w:t xml:space="preserve"> </w:t>
      </w:r>
      <w:r w:rsidRPr="008D6583">
        <w:rPr>
          <w:bCs/>
          <w:color w:val="333333"/>
          <w:shd w:val="clear" w:color="auto" w:fill="FFFFFF"/>
          <w:lang w:val="uk-UA"/>
        </w:rPr>
        <w:t>Г.Ш. Уварова</w:t>
      </w:r>
      <w:r w:rsidRPr="001535B1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 для 6 класу, Генеза</w:t>
      </w:r>
      <w:r>
        <w:rPr>
          <w:sz w:val="22"/>
          <w:szCs w:val="22"/>
          <w:lang w:val="uk-UA"/>
        </w:rPr>
        <w:tab/>
        <w:t>2014).,                « Географія»</w:t>
      </w:r>
      <w:r w:rsidRPr="00ED2B7C">
        <w:rPr>
          <w:lang w:val="uk-UA"/>
        </w:rPr>
        <w:t xml:space="preserve"> Бойко В.М., Міхелі С. В</w:t>
      </w:r>
      <w:r w:rsidRPr="00ED2B7C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для 6 </w:t>
      </w:r>
      <w:r w:rsidRPr="00ED2B7C">
        <w:rPr>
          <w:lang w:val="uk-UA"/>
        </w:rPr>
        <w:t>класу ТОВ «СИЦИЯ»</w:t>
      </w:r>
    </w:p>
    <w:p w:rsidR="009E0104" w:rsidRDefault="009E0104">
      <w:pPr>
        <w:rPr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b/>
          <w:sz w:val="28"/>
          <w:szCs w:val="28"/>
          <w:lang w:val="uk-UA"/>
        </w:rPr>
        <w:t>Комплекс</w:t>
      </w:r>
      <w:r w:rsidRPr="00236C08">
        <w:rPr>
          <w:sz w:val="28"/>
          <w:szCs w:val="28"/>
          <w:lang w:val="uk-UA"/>
        </w:rPr>
        <w:t xml:space="preserve"> – у перекладі з латинської означає «зв'язок», «сполучення».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b/>
          <w:sz w:val="28"/>
          <w:szCs w:val="28"/>
          <w:lang w:val="uk-UA"/>
        </w:rPr>
        <w:t>Природний комплекс (ландшафт)</w:t>
      </w:r>
      <w:r w:rsidRPr="00236C08">
        <w:rPr>
          <w:sz w:val="28"/>
          <w:szCs w:val="28"/>
          <w:lang w:val="uk-UA"/>
        </w:rPr>
        <w:t xml:space="preserve"> – це поєднання взаємопов’язаних компонентів природи  ( гірських порід, повітря, вод, грунтів, організмів) на певній ділянці земної поверхні.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b/>
          <w:sz w:val="28"/>
          <w:szCs w:val="28"/>
          <w:lang w:val="uk-UA"/>
        </w:rPr>
        <w:t>Географічна оболонка</w:t>
      </w:r>
      <w:r w:rsidRPr="00236C08">
        <w:rPr>
          <w:sz w:val="28"/>
          <w:szCs w:val="28"/>
          <w:lang w:val="uk-UA"/>
        </w:rPr>
        <w:t xml:space="preserve"> – це цілісна оболонка, яка утворилася внаслідок взаємодії літосфери, атмосфери, гідросфери та біосфери.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b/>
          <w:sz w:val="28"/>
          <w:szCs w:val="28"/>
          <w:lang w:val="uk-UA"/>
        </w:rPr>
        <w:t>Цілісність</w:t>
      </w:r>
      <w:r w:rsidRPr="00236C08">
        <w:rPr>
          <w:sz w:val="28"/>
          <w:szCs w:val="28"/>
          <w:lang w:val="uk-UA"/>
        </w:rPr>
        <w:t xml:space="preserve"> – це єдність, неперервність географічної оболонки, вона суцільна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b/>
          <w:sz w:val="28"/>
          <w:szCs w:val="28"/>
          <w:lang w:val="uk-UA"/>
        </w:rPr>
        <w:t>Ритмічність географічної оболонки</w:t>
      </w:r>
      <w:r w:rsidRPr="00236C08">
        <w:rPr>
          <w:sz w:val="28"/>
          <w:szCs w:val="28"/>
          <w:lang w:val="uk-UA"/>
        </w:rPr>
        <w:t xml:space="preserve"> – це повторюваність тих чи інших природних явищ і процесів через певні проміжки часу. 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b/>
          <w:sz w:val="28"/>
          <w:szCs w:val="28"/>
          <w:lang w:val="uk-UA"/>
        </w:rPr>
        <w:t>Добовий ритм</w:t>
      </w:r>
      <w:r w:rsidRPr="00236C08">
        <w:rPr>
          <w:sz w:val="28"/>
          <w:szCs w:val="28"/>
          <w:lang w:val="uk-UA"/>
        </w:rPr>
        <w:t xml:space="preserve"> – це зміна природних явищ і процесів зі зміною дня і ночі.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b/>
          <w:sz w:val="28"/>
          <w:szCs w:val="28"/>
          <w:lang w:val="uk-UA"/>
        </w:rPr>
        <w:t>Сезонний ритм</w:t>
      </w:r>
      <w:r w:rsidRPr="00236C08">
        <w:rPr>
          <w:sz w:val="28"/>
          <w:szCs w:val="28"/>
          <w:lang w:val="uk-UA"/>
        </w:rPr>
        <w:t xml:space="preserve"> – це зміна природних явищ і процесів із порами року.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b/>
          <w:sz w:val="28"/>
          <w:szCs w:val="28"/>
          <w:lang w:val="uk-UA"/>
        </w:rPr>
        <w:t>Широтна зональність</w:t>
      </w:r>
      <w:r w:rsidRPr="00236C08">
        <w:rPr>
          <w:sz w:val="28"/>
          <w:szCs w:val="28"/>
          <w:lang w:val="uk-UA"/>
        </w:rPr>
        <w:t xml:space="preserve"> – це закономірна зміна природних компонентів і природних комплексів у напрямку від екватора до полюсів.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b/>
          <w:sz w:val="28"/>
          <w:szCs w:val="28"/>
          <w:lang w:val="uk-UA"/>
        </w:rPr>
        <w:t>Висотна поясність</w:t>
      </w:r>
      <w:r w:rsidRPr="00236C08">
        <w:rPr>
          <w:sz w:val="28"/>
          <w:szCs w:val="28"/>
          <w:lang w:val="uk-UA"/>
        </w:rPr>
        <w:t xml:space="preserve"> – це закономірна зміна природних компонентів і природних комплексів у вертикальному напрямку – від підніжжя до вершин.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b/>
          <w:sz w:val="28"/>
          <w:szCs w:val="28"/>
          <w:lang w:val="uk-UA"/>
        </w:rPr>
        <w:t>Природна зона</w:t>
      </w:r>
      <w:r w:rsidRPr="00236C08">
        <w:rPr>
          <w:sz w:val="28"/>
          <w:szCs w:val="28"/>
          <w:lang w:val="uk-UA"/>
        </w:rPr>
        <w:t xml:space="preserve"> – один із вертикальних природних комплексів Землі, основним чинником формування якого є клімат ( співвідношення тепла і вологи).</w:t>
      </w:r>
    </w:p>
    <w:p w:rsidR="009E0104" w:rsidRPr="00236C08" w:rsidRDefault="009E0104" w:rsidP="008C054B">
      <w:pPr>
        <w:pStyle w:val="ListParagraph"/>
        <w:ind w:left="3390"/>
        <w:rPr>
          <w:b/>
          <w:sz w:val="28"/>
          <w:szCs w:val="28"/>
          <w:lang w:val="uk-UA"/>
        </w:rPr>
      </w:pPr>
    </w:p>
    <w:p w:rsidR="009E0104" w:rsidRDefault="009E0104" w:rsidP="008C054B">
      <w:pPr>
        <w:pStyle w:val="ListParagraph"/>
        <w:ind w:left="3390"/>
        <w:rPr>
          <w:b/>
          <w:sz w:val="28"/>
          <w:szCs w:val="28"/>
          <w:lang w:val="uk-UA"/>
        </w:rPr>
      </w:pPr>
    </w:p>
    <w:p w:rsidR="009E0104" w:rsidRDefault="009E0104" w:rsidP="008C054B">
      <w:pPr>
        <w:pStyle w:val="ListParagraph"/>
        <w:ind w:left="3390"/>
        <w:rPr>
          <w:b/>
          <w:sz w:val="28"/>
          <w:szCs w:val="28"/>
          <w:lang w:val="uk-UA"/>
        </w:rPr>
      </w:pPr>
    </w:p>
    <w:p w:rsidR="009E0104" w:rsidRDefault="009E0104" w:rsidP="00236C08">
      <w:pPr>
        <w:pStyle w:val="ListParagraph"/>
        <w:ind w:left="212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2. 4.   </w:t>
      </w:r>
      <w:r w:rsidRPr="0084742D">
        <w:rPr>
          <w:b/>
          <w:sz w:val="28"/>
          <w:szCs w:val="28"/>
          <w:lang w:val="uk-UA"/>
        </w:rPr>
        <w:t>Інформація  для запам’ятовування</w:t>
      </w:r>
    </w:p>
    <w:p w:rsidR="009E0104" w:rsidRPr="0084742D" w:rsidRDefault="009E0104" w:rsidP="008C054B">
      <w:pPr>
        <w:pStyle w:val="ListParagraph"/>
        <w:ind w:left="3390"/>
        <w:rPr>
          <w:b/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Усі оболонки нашої планети – літосфера, атмосфера, гідросфера і біосфера – проникають одна в одну і взаємодіють.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Внаслідок взаємодії основних оболонок окремі компоненти поступово утворюють на певній території цілісний природний «організм», у якому кожному відведено свою роль.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Основні компоненти природи – це гірські породи, повітря, поверхневі та підземні води, грунти, рослинність і тварини.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Географічна оболонка є найбільшим природним комплексом, який охоплює всю Землю.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Речовини у географічній оболонці перебувають перебувають у всіх відомих станах – твердому, рідкому і газуватому, живому і неживому.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 xml:space="preserve">Межі географічної оболонки: верхня межа проходить в атмосфері на висоті 30 – </w:t>
      </w:r>
      <w:smartTag w:uri="urn:schemas-microsoft-com:office:smarttags" w:element="metricconverter">
        <w:smartTagPr>
          <w:attr w:name="ProductID" w:val="50 км"/>
        </w:smartTagPr>
        <w:r w:rsidRPr="00236C08">
          <w:rPr>
            <w:sz w:val="28"/>
            <w:szCs w:val="28"/>
            <w:lang w:val="uk-UA"/>
          </w:rPr>
          <w:t>50 км</w:t>
        </w:r>
      </w:smartTag>
      <w:r w:rsidRPr="00236C08">
        <w:rPr>
          <w:sz w:val="28"/>
          <w:szCs w:val="28"/>
          <w:lang w:val="uk-UA"/>
        </w:rPr>
        <w:t xml:space="preserve"> від поверхні Землі; нижня – в літосфері на глибині </w:t>
      </w:r>
      <w:smartTag w:uri="urn:schemas-microsoft-com:office:smarttags" w:element="metricconverter">
        <w:smartTagPr>
          <w:attr w:name="ProductID" w:val="5 км"/>
        </w:smartTagPr>
        <w:r w:rsidRPr="00236C08">
          <w:rPr>
            <w:sz w:val="28"/>
            <w:szCs w:val="28"/>
            <w:lang w:val="uk-UA"/>
          </w:rPr>
          <w:t>5 км</w:t>
        </w:r>
      </w:smartTag>
      <w:r w:rsidRPr="00236C08">
        <w:rPr>
          <w:sz w:val="28"/>
          <w:szCs w:val="28"/>
          <w:lang w:val="uk-UA"/>
        </w:rPr>
        <w:t xml:space="preserve">. Товщина географічної оболонки приблизно </w:t>
      </w:r>
      <w:smartTag w:uri="urn:schemas-microsoft-com:office:smarttags" w:element="metricconverter">
        <w:smartTagPr>
          <w:attr w:name="ProductID" w:val="55 км"/>
        </w:smartTagPr>
        <w:r w:rsidRPr="00236C08">
          <w:rPr>
            <w:sz w:val="28"/>
            <w:szCs w:val="28"/>
            <w:lang w:val="uk-UA"/>
          </w:rPr>
          <w:t>55 км</w:t>
        </w:r>
      </w:smartTag>
      <w:r w:rsidRPr="00236C08">
        <w:rPr>
          <w:sz w:val="28"/>
          <w:szCs w:val="28"/>
          <w:lang w:val="uk-UA"/>
        </w:rPr>
        <w:t>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Властивості географічної оболонки – це цілісність, ритмічність та зональність.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Цілісність географічної оболонки забезпечують кругообіги речовини і енергії, що безперервно в ній відбуваються.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Географічна оболонка поділяється на менші за розмірами природні комплекси, одними з яких є природні зони.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Природні зони послідовно змінюються від екватора до полюсів, тобто підпорядковані широтній зональності.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Для кожної зони характерний певний тип клімату, а також грунтово- рослинний покрив і тваринний світ.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Зміну кліматичних умов найкраще відображає рослинність ( хвойні породи дерев поширені в тайзі, трави – у степах, посухостійкі рослини – у пустелях.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 xml:space="preserve">У напрямку від екватора до полюсів поширені такі природні зони: арктичні пустелі, тундра та лісотундра, тайга, мішані ліси, лісостепи, степи, напівпустелі і пустелі, савани, твердолистяні ліси, екваторіальні ліси. 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Морські течії, гірські хребти порушують зональний розподіл умов зволоження, змінюючи розташування природних зон.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У горах природні зони змінюються залежно від висоти. Кожна гірська система має свою кількість і різноманітність висотних поясів.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Pr="00236C08" w:rsidRDefault="009E0104">
      <w:p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Природні зони існують не тільки на суходолі, а й у Світовому океані.</w:t>
      </w:r>
    </w:p>
    <w:p w:rsidR="009E0104" w:rsidRPr="00236C08" w:rsidRDefault="009E0104">
      <w:pPr>
        <w:rPr>
          <w:sz w:val="28"/>
          <w:szCs w:val="28"/>
          <w:lang w:val="uk-UA"/>
        </w:rPr>
      </w:pPr>
    </w:p>
    <w:p w:rsidR="009E0104" w:rsidRDefault="009E0104">
      <w:pPr>
        <w:rPr>
          <w:lang w:val="uk-UA"/>
        </w:rPr>
      </w:pPr>
    </w:p>
    <w:p w:rsidR="009E0104" w:rsidRPr="00A277DE" w:rsidRDefault="009E0104" w:rsidP="00D5513B"/>
    <w:p w:rsidR="009E0104" w:rsidRPr="00236C08" w:rsidRDefault="009E0104" w:rsidP="00D5513B">
      <w:pPr>
        <w:rPr>
          <w:b/>
          <w:color w:val="000080"/>
          <w:sz w:val="28"/>
          <w:szCs w:val="28"/>
          <w:lang w:val="uk-UA"/>
        </w:rPr>
      </w:pPr>
      <w:r w:rsidRPr="00236C08">
        <w:rPr>
          <w:b/>
          <w:color w:val="000080"/>
          <w:sz w:val="28"/>
          <w:szCs w:val="28"/>
          <w:lang w:val="uk-UA"/>
        </w:rPr>
        <w:t>Частина  3</w:t>
      </w:r>
    </w:p>
    <w:p w:rsidR="009E0104" w:rsidRPr="00236C08" w:rsidRDefault="009E0104" w:rsidP="00D5513B">
      <w:pPr>
        <w:rPr>
          <w:b/>
          <w:color w:val="000080"/>
          <w:sz w:val="28"/>
          <w:szCs w:val="28"/>
          <w:lang w:val="uk-UA"/>
        </w:rPr>
      </w:pPr>
      <w:r w:rsidRPr="00236C08">
        <w:rPr>
          <w:b/>
          <w:color w:val="000080"/>
          <w:sz w:val="28"/>
          <w:szCs w:val="28"/>
          <w:lang w:val="uk-UA"/>
        </w:rPr>
        <w:t>Додаткові  навчальні  матеріали</w:t>
      </w:r>
    </w:p>
    <w:p w:rsidR="009E0104" w:rsidRPr="00C26E32" w:rsidRDefault="009E0104" w:rsidP="00D5513B">
      <w:pPr>
        <w:rPr>
          <w:b/>
          <w:sz w:val="28"/>
          <w:szCs w:val="28"/>
          <w:lang w:val="uk-UA"/>
        </w:rPr>
      </w:pPr>
    </w:p>
    <w:p w:rsidR="009E0104" w:rsidRDefault="009E0104" w:rsidP="00D5513B">
      <w:pPr>
        <w:rPr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>
        <w:rPr>
          <w:lang w:val="uk-UA"/>
        </w:rPr>
        <w:t xml:space="preserve">Для вивчення  теми доцільно використати додаткові  навчальні матеріали, </w:t>
      </w:r>
    </w:p>
    <w:p w:rsidR="009E0104" w:rsidRDefault="009E0104" w:rsidP="00D5513B">
      <w:pPr>
        <w:rPr>
          <w:lang w:val="uk-UA"/>
        </w:rPr>
      </w:pPr>
      <w:r>
        <w:rPr>
          <w:lang w:val="uk-UA"/>
        </w:rPr>
        <w:t xml:space="preserve">              які  рекомендовано автором. Їх  подається  в додатку до частини 3 перелічено </w:t>
      </w:r>
    </w:p>
    <w:p w:rsidR="009E0104" w:rsidRDefault="009E0104" w:rsidP="00D5513B">
      <w:pPr>
        <w:rPr>
          <w:lang w:val="uk-UA"/>
        </w:rPr>
      </w:pPr>
      <w:r>
        <w:rPr>
          <w:lang w:val="uk-UA"/>
        </w:rPr>
        <w:t xml:space="preserve">              в  таблиці  3.1  і розміщено  на  компакт – диску. </w:t>
      </w:r>
    </w:p>
    <w:p w:rsidR="009E0104" w:rsidRPr="00D5513B" w:rsidRDefault="009E0104" w:rsidP="00D5513B">
      <w:pPr>
        <w:rPr>
          <w:lang w:val="uk-UA"/>
        </w:rPr>
      </w:pPr>
    </w:p>
    <w:p w:rsidR="009E0104" w:rsidRDefault="009E0104" w:rsidP="00D5513B">
      <w:pPr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Таблиця  </w:t>
      </w:r>
      <w:r>
        <w:rPr>
          <w:lang w:val="en-US"/>
        </w:rPr>
        <w:t>3</w:t>
      </w:r>
      <w:r>
        <w:rPr>
          <w:lang w:val="uk-UA"/>
        </w:rPr>
        <w:t>.1</w:t>
      </w:r>
    </w:p>
    <w:tbl>
      <w:tblPr>
        <w:tblpPr w:leftFromText="180" w:rightFromText="180" w:vertAnchor="text" w:horzAnchor="margin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6917"/>
      </w:tblGrid>
      <w:tr w:rsidR="009E0104" w:rsidRPr="00506C5B" w:rsidTr="0090542F">
        <w:tc>
          <w:tcPr>
            <w:tcW w:w="1980" w:type="dxa"/>
          </w:tcPr>
          <w:p w:rsidR="009E0104" w:rsidRPr="00236C08" w:rsidRDefault="009E0104" w:rsidP="0090542F">
            <w:pPr>
              <w:rPr>
                <w:b/>
                <w:sz w:val="28"/>
                <w:szCs w:val="28"/>
                <w:lang w:val="uk-UA"/>
              </w:rPr>
            </w:pPr>
            <w:r w:rsidRPr="00236C08">
              <w:rPr>
                <w:b/>
                <w:sz w:val="28"/>
                <w:szCs w:val="28"/>
                <w:lang w:val="uk-UA"/>
              </w:rPr>
              <w:t>Номер  додатка</w:t>
            </w:r>
          </w:p>
        </w:tc>
        <w:tc>
          <w:tcPr>
            <w:tcW w:w="6917" w:type="dxa"/>
          </w:tcPr>
          <w:p w:rsidR="009E0104" w:rsidRPr="00236C08" w:rsidRDefault="009E0104" w:rsidP="0090542F">
            <w:pPr>
              <w:jc w:val="center"/>
              <w:rPr>
                <w:sz w:val="28"/>
                <w:szCs w:val="28"/>
                <w:lang w:val="uk-UA"/>
              </w:rPr>
            </w:pPr>
            <w:r w:rsidRPr="00236C08">
              <w:rPr>
                <w:b/>
                <w:sz w:val="28"/>
                <w:szCs w:val="28"/>
                <w:lang w:val="uk-UA"/>
              </w:rPr>
              <w:t>Назва  додатка</w:t>
            </w:r>
          </w:p>
        </w:tc>
      </w:tr>
      <w:tr w:rsidR="009E0104" w:rsidRPr="00506C5B" w:rsidTr="0090542F">
        <w:tc>
          <w:tcPr>
            <w:tcW w:w="1980" w:type="dxa"/>
          </w:tcPr>
          <w:p w:rsidR="009E0104" w:rsidRPr="00236C08" w:rsidRDefault="009E0104" w:rsidP="0090542F">
            <w:pPr>
              <w:rPr>
                <w:sz w:val="28"/>
                <w:szCs w:val="28"/>
                <w:lang w:val="uk-UA"/>
              </w:rPr>
            </w:pPr>
            <w:r w:rsidRPr="00236C08">
              <w:rPr>
                <w:sz w:val="28"/>
                <w:szCs w:val="28"/>
                <w:lang w:val="uk-UA"/>
              </w:rPr>
              <w:t>Додаток 1</w:t>
            </w:r>
          </w:p>
        </w:tc>
        <w:tc>
          <w:tcPr>
            <w:tcW w:w="6917" w:type="dxa"/>
          </w:tcPr>
          <w:p w:rsidR="009E0104" w:rsidRPr="00236C08" w:rsidRDefault="009E0104" w:rsidP="008A09C0">
            <w:pPr>
              <w:rPr>
                <w:sz w:val="28"/>
                <w:szCs w:val="28"/>
                <w:lang w:val="uk-UA"/>
              </w:rPr>
            </w:pPr>
            <w:r w:rsidRPr="00236C08">
              <w:rPr>
                <w:sz w:val="28"/>
                <w:szCs w:val="28"/>
                <w:lang w:val="uk-UA"/>
              </w:rPr>
              <w:t>Географічна оболонка</w:t>
            </w:r>
          </w:p>
        </w:tc>
      </w:tr>
      <w:tr w:rsidR="009E0104" w:rsidRPr="00506C5B" w:rsidTr="0090542F">
        <w:tc>
          <w:tcPr>
            <w:tcW w:w="1980" w:type="dxa"/>
          </w:tcPr>
          <w:p w:rsidR="009E0104" w:rsidRPr="00236C08" w:rsidRDefault="009E0104" w:rsidP="0090542F">
            <w:pPr>
              <w:rPr>
                <w:sz w:val="28"/>
                <w:szCs w:val="28"/>
                <w:lang w:val="uk-UA"/>
              </w:rPr>
            </w:pPr>
            <w:r w:rsidRPr="00236C08">
              <w:rPr>
                <w:sz w:val="28"/>
                <w:szCs w:val="28"/>
                <w:lang w:val="uk-UA"/>
              </w:rPr>
              <w:t>Додаток 2</w:t>
            </w:r>
          </w:p>
        </w:tc>
        <w:tc>
          <w:tcPr>
            <w:tcW w:w="6917" w:type="dxa"/>
          </w:tcPr>
          <w:p w:rsidR="009E0104" w:rsidRPr="00236C08" w:rsidRDefault="009E0104" w:rsidP="008A09C0">
            <w:pPr>
              <w:rPr>
                <w:sz w:val="28"/>
                <w:szCs w:val="28"/>
                <w:lang w:val="uk-UA"/>
              </w:rPr>
            </w:pPr>
            <w:r w:rsidRPr="00236C08">
              <w:rPr>
                <w:sz w:val="28"/>
                <w:szCs w:val="28"/>
                <w:lang w:val="uk-UA"/>
              </w:rPr>
              <w:t>Оболонка</w:t>
            </w:r>
          </w:p>
        </w:tc>
      </w:tr>
      <w:tr w:rsidR="009E0104" w:rsidRPr="00506C5B" w:rsidTr="0090542F">
        <w:tc>
          <w:tcPr>
            <w:tcW w:w="1980" w:type="dxa"/>
          </w:tcPr>
          <w:p w:rsidR="009E0104" w:rsidRPr="00236C08" w:rsidRDefault="009E0104" w:rsidP="0090542F">
            <w:pPr>
              <w:rPr>
                <w:sz w:val="28"/>
                <w:szCs w:val="28"/>
                <w:lang w:val="uk-UA"/>
              </w:rPr>
            </w:pPr>
            <w:r w:rsidRPr="00236C08">
              <w:rPr>
                <w:sz w:val="28"/>
                <w:szCs w:val="28"/>
                <w:lang w:val="uk-UA"/>
              </w:rPr>
              <w:t>Додаток 3</w:t>
            </w:r>
          </w:p>
        </w:tc>
        <w:tc>
          <w:tcPr>
            <w:tcW w:w="6917" w:type="dxa"/>
          </w:tcPr>
          <w:p w:rsidR="009E0104" w:rsidRPr="00236C08" w:rsidRDefault="009E0104" w:rsidP="008A09C0">
            <w:pPr>
              <w:rPr>
                <w:sz w:val="28"/>
                <w:szCs w:val="28"/>
                <w:lang w:val="uk-UA"/>
              </w:rPr>
            </w:pPr>
            <w:r w:rsidRPr="00236C08">
              <w:rPr>
                <w:sz w:val="28"/>
                <w:szCs w:val="28"/>
                <w:lang w:val="uk-UA"/>
              </w:rPr>
              <w:t>Природні зони</w:t>
            </w:r>
          </w:p>
        </w:tc>
      </w:tr>
      <w:tr w:rsidR="009E0104" w:rsidRPr="00506C5B" w:rsidTr="0090542F">
        <w:tc>
          <w:tcPr>
            <w:tcW w:w="1980" w:type="dxa"/>
          </w:tcPr>
          <w:p w:rsidR="009E0104" w:rsidRPr="00236C08" w:rsidRDefault="009E0104" w:rsidP="0090542F">
            <w:pPr>
              <w:rPr>
                <w:sz w:val="28"/>
                <w:szCs w:val="28"/>
                <w:lang w:val="en-US"/>
              </w:rPr>
            </w:pPr>
            <w:r w:rsidRPr="00236C08">
              <w:rPr>
                <w:sz w:val="28"/>
                <w:szCs w:val="28"/>
                <w:lang w:val="uk-UA"/>
              </w:rPr>
              <w:t>Додаток</w:t>
            </w:r>
            <w:r w:rsidRPr="00236C08">
              <w:rPr>
                <w:sz w:val="28"/>
                <w:szCs w:val="28"/>
                <w:lang w:val="en-US"/>
              </w:rPr>
              <w:t xml:space="preserve"> 4</w:t>
            </w:r>
          </w:p>
        </w:tc>
        <w:tc>
          <w:tcPr>
            <w:tcW w:w="6917" w:type="dxa"/>
          </w:tcPr>
          <w:p w:rsidR="009E0104" w:rsidRPr="00236C08" w:rsidRDefault="009E0104" w:rsidP="008A09C0">
            <w:pPr>
              <w:rPr>
                <w:sz w:val="28"/>
                <w:szCs w:val="28"/>
                <w:lang w:val="uk-UA"/>
              </w:rPr>
            </w:pPr>
            <w:r w:rsidRPr="00236C08">
              <w:rPr>
                <w:sz w:val="28"/>
                <w:szCs w:val="28"/>
                <w:lang w:val="uk-UA"/>
              </w:rPr>
              <w:t>Практична робота</w:t>
            </w:r>
          </w:p>
        </w:tc>
      </w:tr>
    </w:tbl>
    <w:p w:rsidR="009E0104" w:rsidRDefault="009E0104" w:rsidP="00D5513B">
      <w:pPr>
        <w:rPr>
          <w:sz w:val="28"/>
          <w:szCs w:val="28"/>
          <w:lang w:val="uk-UA"/>
        </w:rPr>
      </w:pPr>
    </w:p>
    <w:p w:rsidR="009E0104" w:rsidRDefault="009E0104" w:rsidP="00D5513B">
      <w:pPr>
        <w:rPr>
          <w:sz w:val="28"/>
          <w:szCs w:val="28"/>
          <w:lang w:val="uk-UA"/>
        </w:rPr>
      </w:pPr>
    </w:p>
    <w:p w:rsidR="009E0104" w:rsidRDefault="009E0104" w:rsidP="00D5513B">
      <w:pPr>
        <w:rPr>
          <w:sz w:val="28"/>
          <w:szCs w:val="28"/>
          <w:lang w:val="uk-UA"/>
        </w:rPr>
      </w:pPr>
    </w:p>
    <w:p w:rsidR="009E0104" w:rsidRDefault="009E0104" w:rsidP="00D5513B">
      <w:pPr>
        <w:rPr>
          <w:sz w:val="28"/>
          <w:szCs w:val="28"/>
          <w:lang w:val="uk-UA"/>
        </w:rPr>
      </w:pPr>
    </w:p>
    <w:p w:rsidR="009E0104" w:rsidRDefault="009E0104" w:rsidP="00D5513B">
      <w:pPr>
        <w:rPr>
          <w:sz w:val="28"/>
          <w:szCs w:val="28"/>
          <w:lang w:val="uk-UA"/>
        </w:rPr>
      </w:pPr>
    </w:p>
    <w:p w:rsidR="009E0104" w:rsidRDefault="009E0104" w:rsidP="00D5513B">
      <w:pPr>
        <w:rPr>
          <w:sz w:val="28"/>
          <w:szCs w:val="28"/>
          <w:lang w:val="uk-UA"/>
        </w:rPr>
      </w:pPr>
    </w:p>
    <w:p w:rsidR="009E0104" w:rsidRDefault="009E0104" w:rsidP="00D5513B">
      <w:pPr>
        <w:rPr>
          <w:sz w:val="28"/>
          <w:szCs w:val="28"/>
          <w:lang w:val="uk-UA"/>
        </w:rPr>
      </w:pPr>
    </w:p>
    <w:p w:rsidR="009E0104" w:rsidRDefault="009E0104" w:rsidP="00D5513B">
      <w:pPr>
        <w:rPr>
          <w:color w:val="000080"/>
          <w:sz w:val="28"/>
          <w:szCs w:val="28"/>
          <w:lang w:val="en-US"/>
        </w:rPr>
      </w:pPr>
      <w:r w:rsidRPr="00236C08">
        <w:rPr>
          <w:color w:val="000080"/>
          <w:sz w:val="28"/>
          <w:szCs w:val="28"/>
          <w:lang w:val="uk-UA"/>
        </w:rPr>
        <w:t xml:space="preserve">  </w:t>
      </w:r>
    </w:p>
    <w:p w:rsidR="009E0104" w:rsidRDefault="009E0104" w:rsidP="00D5513B">
      <w:pPr>
        <w:rPr>
          <w:color w:val="000080"/>
          <w:sz w:val="28"/>
          <w:szCs w:val="28"/>
          <w:lang w:val="en-US"/>
        </w:rPr>
      </w:pPr>
    </w:p>
    <w:p w:rsidR="009E0104" w:rsidRDefault="009E0104" w:rsidP="00D5513B">
      <w:pPr>
        <w:rPr>
          <w:color w:val="000080"/>
          <w:sz w:val="28"/>
          <w:szCs w:val="28"/>
          <w:lang w:val="en-US"/>
        </w:rPr>
      </w:pPr>
    </w:p>
    <w:p w:rsidR="009E0104" w:rsidRDefault="009E0104" w:rsidP="00D5513B">
      <w:pPr>
        <w:rPr>
          <w:color w:val="000080"/>
          <w:sz w:val="28"/>
          <w:szCs w:val="28"/>
          <w:lang w:val="en-US"/>
        </w:rPr>
      </w:pPr>
    </w:p>
    <w:p w:rsidR="009E0104" w:rsidRDefault="009E0104" w:rsidP="00D5513B">
      <w:pPr>
        <w:rPr>
          <w:color w:val="000080"/>
          <w:sz w:val="28"/>
          <w:szCs w:val="28"/>
          <w:lang w:val="en-US"/>
        </w:rPr>
      </w:pPr>
    </w:p>
    <w:p w:rsidR="009E0104" w:rsidRDefault="009E0104" w:rsidP="00D5513B">
      <w:pPr>
        <w:rPr>
          <w:color w:val="000080"/>
          <w:sz w:val="28"/>
          <w:szCs w:val="28"/>
          <w:lang w:val="en-US"/>
        </w:rPr>
      </w:pPr>
    </w:p>
    <w:p w:rsidR="009E0104" w:rsidRPr="00236C08" w:rsidRDefault="009E0104" w:rsidP="00D5513B">
      <w:pPr>
        <w:rPr>
          <w:b/>
          <w:color w:val="000080"/>
          <w:sz w:val="28"/>
          <w:szCs w:val="28"/>
          <w:lang w:val="uk-UA"/>
        </w:rPr>
      </w:pPr>
      <w:r w:rsidRPr="00236C08">
        <w:rPr>
          <w:b/>
          <w:color w:val="000080"/>
          <w:sz w:val="28"/>
          <w:szCs w:val="28"/>
          <w:lang w:val="uk-UA"/>
        </w:rPr>
        <w:t>Частина  4</w:t>
      </w:r>
    </w:p>
    <w:p w:rsidR="009E0104" w:rsidRPr="00236C08" w:rsidRDefault="009E0104" w:rsidP="00D5513B">
      <w:pPr>
        <w:rPr>
          <w:b/>
          <w:color w:val="000080"/>
          <w:sz w:val="28"/>
          <w:szCs w:val="28"/>
          <w:lang w:val="uk-UA"/>
        </w:rPr>
      </w:pPr>
      <w:r>
        <w:rPr>
          <w:b/>
          <w:color w:val="000080"/>
          <w:sz w:val="28"/>
          <w:szCs w:val="28"/>
          <w:lang w:val="uk-UA"/>
        </w:rPr>
        <w:t xml:space="preserve">  </w:t>
      </w:r>
      <w:r w:rsidRPr="00236C08">
        <w:rPr>
          <w:b/>
          <w:color w:val="000080"/>
          <w:sz w:val="28"/>
          <w:szCs w:val="28"/>
          <w:lang w:val="uk-UA"/>
        </w:rPr>
        <w:t>Самоперевірка  знань</w:t>
      </w:r>
    </w:p>
    <w:p w:rsidR="009E0104" w:rsidRDefault="009E0104" w:rsidP="00D551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</w:p>
    <w:p w:rsidR="009E0104" w:rsidRDefault="009E0104" w:rsidP="00D5513B">
      <w:pPr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  <w:r>
        <w:rPr>
          <w:lang w:val="uk-UA"/>
        </w:rPr>
        <w:t xml:space="preserve">Для    </w:t>
      </w:r>
      <w:r w:rsidRPr="000304D3">
        <w:t xml:space="preserve">самоперевірки набутих учнем знань наводяться тестові </w:t>
      </w:r>
    </w:p>
    <w:p w:rsidR="009E0104" w:rsidRPr="000304D3" w:rsidRDefault="009E0104" w:rsidP="00D5513B">
      <w:r>
        <w:rPr>
          <w:lang w:val="uk-UA"/>
        </w:rPr>
        <w:t xml:space="preserve">                                                        </w:t>
      </w:r>
      <w:r w:rsidRPr="000304D3">
        <w:t>завдання ЗНО та ДПА з даної теми.</w:t>
      </w:r>
    </w:p>
    <w:p w:rsidR="009E0104" w:rsidRPr="000304D3" w:rsidRDefault="009E0104" w:rsidP="00D5513B">
      <w:pPr>
        <w:rPr>
          <w:lang w:val="uk-UA"/>
        </w:rPr>
      </w:pPr>
    </w:p>
    <w:p w:rsidR="009E0104" w:rsidRPr="003C0DC4" w:rsidRDefault="009E0104" w:rsidP="00D5513B">
      <w:pPr>
        <w:rPr>
          <w:lang w:val="uk-UA"/>
        </w:rPr>
      </w:pPr>
    </w:p>
    <w:p w:rsidR="009E0104" w:rsidRPr="00B323A1" w:rsidRDefault="009E0104" w:rsidP="00D5513B">
      <w:pPr>
        <w:rPr>
          <w:b/>
          <w:color w:val="000000"/>
          <w:shd w:val="clear" w:color="auto" w:fill="FFFFFF"/>
        </w:rPr>
      </w:pPr>
      <w:r w:rsidRPr="00264D81">
        <w:rPr>
          <w:rFonts w:ascii="Arial" w:hAnsi="Arial" w:cs="Arial"/>
          <w:color w:val="000000"/>
          <w:sz w:val="20"/>
          <w:szCs w:val="20"/>
          <w:lang w:val="uk-UA"/>
        </w:rPr>
        <w:br/>
      </w:r>
      <w:r w:rsidRPr="00DB0B36">
        <w:rPr>
          <w:b/>
          <w:color w:val="000000"/>
          <w:shd w:val="clear" w:color="auto" w:fill="FFFFFF"/>
          <w:lang w:val="uk-UA"/>
        </w:rPr>
        <w:t>Завдання з вибором однієї правильної відповіді</w:t>
      </w:r>
    </w:p>
    <w:p w:rsidR="009E0104" w:rsidRDefault="009E0104" w:rsidP="00D5513B">
      <w:pPr>
        <w:rPr>
          <w:lang w:val="uk-UA"/>
        </w:rPr>
      </w:pPr>
    </w:p>
    <w:p w:rsidR="009E0104" w:rsidRPr="0035126A" w:rsidRDefault="009E0104" w:rsidP="0035126A">
      <w:pPr>
        <w:rPr>
          <w:b/>
          <w:i/>
          <w:lang w:val="uk-UA"/>
        </w:rPr>
      </w:pPr>
      <w:r w:rsidRPr="0035126A">
        <w:rPr>
          <w:b/>
          <w:i/>
          <w:lang w:val="uk-UA"/>
        </w:rPr>
        <w:t>1. Укажіть назву найбільшого природного комплексу географічної оболонки</w:t>
      </w:r>
    </w:p>
    <w:p w:rsidR="009E0104" w:rsidRDefault="009E0104" w:rsidP="00B323A1">
      <w:pPr>
        <w:ind w:left="360"/>
        <w:rPr>
          <w:lang w:val="uk-UA"/>
        </w:rPr>
      </w:pPr>
      <w:r>
        <w:rPr>
          <w:lang w:val="uk-UA"/>
        </w:rPr>
        <w:t>А) природна зона;                                         Б) висотний пояс;</w:t>
      </w:r>
    </w:p>
    <w:p w:rsidR="009E0104" w:rsidRDefault="009E0104" w:rsidP="00B323A1">
      <w:pPr>
        <w:ind w:left="360"/>
        <w:rPr>
          <w:lang w:val="uk-UA"/>
        </w:rPr>
      </w:pPr>
      <w:r>
        <w:rPr>
          <w:lang w:val="uk-UA"/>
        </w:rPr>
        <w:t>В) географічний пояс;                                  Г) природна країна</w:t>
      </w:r>
    </w:p>
    <w:p w:rsidR="009E0104" w:rsidRPr="0035126A" w:rsidRDefault="009E0104" w:rsidP="0035126A">
      <w:pPr>
        <w:rPr>
          <w:b/>
          <w:i/>
          <w:lang w:val="uk-UA"/>
        </w:rPr>
      </w:pPr>
      <w:r w:rsidRPr="0035126A">
        <w:rPr>
          <w:b/>
          <w:i/>
          <w:lang w:val="uk-UA"/>
        </w:rPr>
        <w:t>2. Укажіть назву сфери взаємопроникнення і та взаємодії літосфери, атмосфери, гідросфери і біосфери, що характеризується складною просторовою диференціацією:</w:t>
      </w:r>
    </w:p>
    <w:p w:rsidR="009E0104" w:rsidRDefault="009E0104" w:rsidP="00B323A1">
      <w:pPr>
        <w:ind w:left="360"/>
        <w:rPr>
          <w:lang w:val="uk-UA"/>
        </w:rPr>
      </w:pPr>
      <w:r>
        <w:rPr>
          <w:lang w:val="uk-UA"/>
        </w:rPr>
        <w:t>А) астеносфера;                                            Б) географічний пояс;</w:t>
      </w:r>
    </w:p>
    <w:p w:rsidR="009E0104" w:rsidRDefault="009E0104" w:rsidP="0035126A">
      <w:pPr>
        <w:ind w:left="360"/>
        <w:rPr>
          <w:lang w:val="uk-UA"/>
        </w:rPr>
      </w:pPr>
      <w:r>
        <w:rPr>
          <w:lang w:val="uk-UA"/>
        </w:rPr>
        <w:t>В) географічна оболонка;                            Г) земна кора.</w:t>
      </w:r>
    </w:p>
    <w:p w:rsidR="009E0104" w:rsidRPr="0035126A" w:rsidRDefault="009E0104" w:rsidP="0035126A">
      <w:pPr>
        <w:rPr>
          <w:b/>
          <w:i/>
          <w:lang w:val="uk-UA"/>
        </w:rPr>
      </w:pPr>
      <w:r w:rsidRPr="0035126A">
        <w:rPr>
          <w:b/>
          <w:i/>
          <w:lang w:val="uk-UA"/>
        </w:rPr>
        <w:t>3. Азональні природні комплекси виділяють за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>А) кількістю тепла;                                            Б) кількістю опадів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>В) рельєфом;                                                       Г) кліматичними особливостями.</w:t>
      </w:r>
    </w:p>
    <w:p w:rsidR="009E0104" w:rsidRPr="0035126A" w:rsidRDefault="009E0104" w:rsidP="0035126A">
      <w:pPr>
        <w:rPr>
          <w:b/>
          <w:i/>
          <w:lang w:val="uk-UA"/>
        </w:rPr>
      </w:pPr>
      <w:r w:rsidRPr="0035126A">
        <w:rPr>
          <w:b/>
          <w:i/>
          <w:lang w:val="uk-UA"/>
        </w:rPr>
        <w:t>4. Визначенням поняття природний комплекс є твердження: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>А) сукупність гірських порід, вод, повітря, грунтів на невеликій території;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>Б) взаємодія рослинного й тваринного світу на певній території;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>В) поєднання та взаємодія компонентів природи на певній території;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>Г) сукупність живих організмів на певній території.</w:t>
      </w:r>
    </w:p>
    <w:p w:rsidR="009E0104" w:rsidRPr="00FE3193" w:rsidRDefault="009E0104" w:rsidP="0035126A">
      <w:pPr>
        <w:rPr>
          <w:b/>
          <w:i/>
          <w:lang w:val="uk-UA"/>
        </w:rPr>
      </w:pPr>
      <w:r w:rsidRPr="00FE3193">
        <w:rPr>
          <w:b/>
          <w:i/>
          <w:lang w:val="uk-UA"/>
        </w:rPr>
        <w:t>5. Укажіть напрямок закономірної зміни природних зон на суходолі: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>А)</w:t>
      </w:r>
      <w:r w:rsidRPr="00FE3193">
        <w:rPr>
          <w:lang w:val="uk-UA"/>
        </w:rPr>
        <w:t xml:space="preserve"> </w:t>
      </w:r>
      <w:r>
        <w:rPr>
          <w:lang w:val="uk-UA"/>
        </w:rPr>
        <w:t xml:space="preserve">від нульового меридіану до лінії зміни дат      Б) від полюсів до екватора;                                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>В) паралельно до великих гірських систем           Г) від узбережжя океанів углиб материків</w:t>
      </w:r>
    </w:p>
    <w:p w:rsidR="009E0104" w:rsidRPr="0057336A" w:rsidRDefault="009E0104" w:rsidP="0035126A">
      <w:pPr>
        <w:rPr>
          <w:b/>
          <w:i/>
          <w:lang w:val="uk-UA"/>
        </w:rPr>
      </w:pPr>
      <w:r w:rsidRPr="0057336A">
        <w:rPr>
          <w:b/>
          <w:i/>
          <w:lang w:val="uk-UA"/>
        </w:rPr>
        <w:t>6. Визначення поняття географічна оболонка є твердження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>А) середовище існування живих організмів;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>Б) зовнішня оболонка Землі, яка включає в себе земну кору, гідросферу, атмосферу і біосферу;</w:t>
      </w:r>
      <w:r>
        <w:rPr>
          <w:lang w:val="uk-UA"/>
        </w:rPr>
        <w:br/>
        <w:t xml:space="preserve"> В) уся природа Землі;</w:t>
      </w:r>
      <w:r>
        <w:rPr>
          <w:lang w:val="uk-UA"/>
        </w:rPr>
        <w:br/>
        <w:t xml:space="preserve"> Г) оболонка, у межах якої стискаються, проникають одна в одну та взаємодіють верхні шари земної кори, вся гідросфера, нижні шари атмосфери та біосфера.</w:t>
      </w:r>
    </w:p>
    <w:p w:rsidR="009E0104" w:rsidRDefault="009E0104" w:rsidP="0035126A">
      <w:pPr>
        <w:rPr>
          <w:b/>
          <w:lang w:val="uk-UA"/>
        </w:rPr>
      </w:pPr>
      <w:r w:rsidRPr="0057336A">
        <w:rPr>
          <w:b/>
          <w:lang w:val="uk-UA"/>
        </w:rPr>
        <w:t>Завдання на встановлення відповідності</w:t>
      </w:r>
    </w:p>
    <w:p w:rsidR="009E0104" w:rsidRDefault="009E0104" w:rsidP="0035126A">
      <w:pPr>
        <w:rPr>
          <w:b/>
          <w:lang w:val="uk-UA"/>
        </w:rPr>
      </w:pPr>
    </w:p>
    <w:p w:rsidR="009E0104" w:rsidRPr="001C0666" w:rsidRDefault="009E0104" w:rsidP="0035126A">
      <w:pPr>
        <w:rPr>
          <w:b/>
          <w:i/>
          <w:lang w:val="uk-UA"/>
        </w:rPr>
      </w:pPr>
      <w:r w:rsidRPr="001C0666">
        <w:rPr>
          <w:b/>
          <w:i/>
          <w:lang w:val="uk-UA"/>
        </w:rPr>
        <w:t>7. Укажіть відповідність між назвами пір року помірного поясу і описами стану живих організмів у цей час: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>1) весна                     А) дерева скинули листя, більшість тварин перебуває у сплячці;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 xml:space="preserve">2) літо                        Б) на рослинах дозрівають плоди, жовтіє і опадає листя, зменшується    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>3 осінь                           активність тварин;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 xml:space="preserve">4) зима                      В) на рослинах появляються плоди, пагони, тварини стають більш 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 xml:space="preserve">                                        рухливими, набирають вагу.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 xml:space="preserve">                                   Г) дерева скинули листя, тварини пробуджуються, ведуть активний 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 xml:space="preserve">                                         спосіб життя;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 xml:space="preserve">                                  Д) рослини пробуджуються, набухають бруньки, з’являються перші 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 xml:space="preserve">                                        квіти і листя. Тварини починають вести активний спосіб життя.</w:t>
      </w:r>
    </w:p>
    <w:p w:rsidR="009E0104" w:rsidRPr="0057336A" w:rsidRDefault="009E0104" w:rsidP="0035126A">
      <w:pPr>
        <w:rPr>
          <w:lang w:val="uk-UA"/>
        </w:rPr>
      </w:pPr>
    </w:p>
    <w:p w:rsidR="009E0104" w:rsidRDefault="009E0104" w:rsidP="0035126A">
      <w:pPr>
        <w:rPr>
          <w:b/>
          <w:lang w:val="uk-UA"/>
        </w:rPr>
      </w:pPr>
      <w:r w:rsidRPr="0057336A">
        <w:rPr>
          <w:b/>
          <w:lang w:val="uk-UA"/>
        </w:rPr>
        <w:t>Завдання</w:t>
      </w:r>
      <w:r>
        <w:rPr>
          <w:b/>
          <w:lang w:val="uk-UA"/>
        </w:rPr>
        <w:t xml:space="preserve"> множинного вибору з короткою відповіддю.</w:t>
      </w:r>
    </w:p>
    <w:p w:rsidR="009E0104" w:rsidRDefault="009E0104" w:rsidP="0035126A">
      <w:pPr>
        <w:rPr>
          <w:b/>
          <w:lang w:val="uk-UA"/>
        </w:rPr>
      </w:pPr>
    </w:p>
    <w:p w:rsidR="009E0104" w:rsidRDefault="009E0104" w:rsidP="0035126A">
      <w:pPr>
        <w:rPr>
          <w:b/>
          <w:i/>
          <w:lang w:val="uk-UA"/>
        </w:rPr>
      </w:pPr>
      <w:r w:rsidRPr="001C0666">
        <w:rPr>
          <w:b/>
          <w:i/>
          <w:lang w:val="uk-UA"/>
        </w:rPr>
        <w:t xml:space="preserve">8. </w:t>
      </w:r>
      <w:r>
        <w:rPr>
          <w:b/>
          <w:i/>
          <w:lang w:val="uk-UA"/>
        </w:rPr>
        <w:t>Укажіть ознаки, які в сукупності характеризують природну зону саван</w:t>
      </w:r>
    </w:p>
    <w:p w:rsidR="009E0104" w:rsidRDefault="009E0104" w:rsidP="0035126A">
      <w:pPr>
        <w:rPr>
          <w:lang w:val="uk-UA"/>
        </w:rPr>
      </w:pPr>
      <w:r>
        <w:rPr>
          <w:b/>
          <w:i/>
          <w:lang w:val="uk-UA"/>
        </w:rPr>
        <w:t xml:space="preserve">  </w:t>
      </w:r>
      <w:r w:rsidRPr="001C0666">
        <w:rPr>
          <w:lang w:val="uk-UA"/>
        </w:rPr>
        <w:t>1.</w:t>
      </w:r>
      <w:r>
        <w:rPr>
          <w:lang w:val="uk-UA"/>
        </w:rPr>
        <w:t xml:space="preserve"> Влітку панують екваторіальні, а взимку тропічні повітряні маси;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 xml:space="preserve">  2. Зима не холодна, але тривала, з невеликим сніговим покривом;</w:t>
      </w:r>
      <w:r>
        <w:rPr>
          <w:lang w:val="uk-UA"/>
        </w:rPr>
        <w:br/>
        <w:t xml:space="preserve">  3. Значна видова різноманітність парнокопитних і хижих тварин;</w:t>
      </w:r>
      <w:r>
        <w:rPr>
          <w:lang w:val="uk-UA"/>
        </w:rPr>
        <w:br/>
        <w:t xml:space="preserve">  4. Панує трав’яна рослинність, літо жарке, зима доволі холодна і тривала;</w:t>
      </w:r>
      <w:r>
        <w:rPr>
          <w:lang w:val="uk-UA"/>
        </w:rPr>
        <w:br/>
        <w:t xml:space="preserve">  5. Висока трав’яна рослинність на родючих чорноземних грунтах;</w:t>
      </w:r>
      <w:r>
        <w:rPr>
          <w:lang w:val="uk-UA"/>
        </w:rPr>
        <w:br/>
        <w:t xml:space="preserve">  6. Вкрита сипучими пісками і щебенем, серед тварин переважають плазуни;</w:t>
      </w:r>
    </w:p>
    <w:p w:rsidR="009E0104" w:rsidRDefault="009E0104" w:rsidP="0035126A">
      <w:pPr>
        <w:rPr>
          <w:lang w:val="uk-UA"/>
        </w:rPr>
      </w:pPr>
      <w:r>
        <w:rPr>
          <w:lang w:val="uk-UA"/>
        </w:rPr>
        <w:t xml:space="preserve">  7. Багатоярусна дерев’яна рослинність, що вражає багатством її видів.</w:t>
      </w:r>
    </w:p>
    <w:p w:rsidR="009E0104" w:rsidRDefault="009E0104" w:rsidP="0035126A">
      <w:pPr>
        <w:rPr>
          <w:lang w:val="uk-UA"/>
        </w:rPr>
      </w:pPr>
    </w:p>
    <w:p w:rsidR="009E0104" w:rsidRDefault="009E0104" w:rsidP="0035126A">
      <w:pPr>
        <w:rPr>
          <w:lang w:val="uk-UA"/>
        </w:rPr>
      </w:pPr>
    </w:p>
    <w:p w:rsidR="009E0104" w:rsidRDefault="009E0104" w:rsidP="0035126A">
      <w:pPr>
        <w:rPr>
          <w:lang w:val="uk-UA"/>
        </w:rPr>
      </w:pPr>
    </w:p>
    <w:p w:rsidR="009E0104" w:rsidRPr="00A277DE" w:rsidRDefault="009E0104" w:rsidP="0035126A">
      <w:pPr>
        <w:rPr>
          <w:lang w:val="uk-UA"/>
        </w:rPr>
      </w:pPr>
    </w:p>
    <w:p w:rsidR="009E0104" w:rsidRPr="00A277DE" w:rsidRDefault="009E0104" w:rsidP="0035126A">
      <w:pPr>
        <w:rPr>
          <w:lang w:val="uk-UA"/>
        </w:rPr>
      </w:pPr>
    </w:p>
    <w:p w:rsidR="009E0104" w:rsidRPr="00A277DE" w:rsidRDefault="009E0104" w:rsidP="0035126A">
      <w:pPr>
        <w:rPr>
          <w:lang w:val="uk-UA"/>
        </w:rPr>
      </w:pPr>
    </w:p>
    <w:p w:rsidR="009E0104" w:rsidRPr="00A277DE" w:rsidRDefault="009E0104" w:rsidP="0035126A">
      <w:pPr>
        <w:rPr>
          <w:lang w:val="uk-UA"/>
        </w:rPr>
      </w:pPr>
    </w:p>
    <w:p w:rsidR="009E0104" w:rsidRPr="00A277DE" w:rsidRDefault="009E0104" w:rsidP="0035126A">
      <w:pPr>
        <w:rPr>
          <w:lang w:val="uk-UA"/>
        </w:rPr>
      </w:pPr>
    </w:p>
    <w:p w:rsidR="009E0104" w:rsidRPr="00236C08" w:rsidRDefault="009E0104" w:rsidP="00732A79">
      <w:pPr>
        <w:rPr>
          <w:b/>
          <w:color w:val="000080"/>
          <w:sz w:val="28"/>
          <w:szCs w:val="28"/>
          <w:lang w:val="uk-UA"/>
        </w:rPr>
      </w:pPr>
      <w:r w:rsidRPr="00236C08">
        <w:rPr>
          <w:b/>
          <w:color w:val="000080"/>
          <w:sz w:val="28"/>
          <w:szCs w:val="28"/>
          <w:lang w:val="uk-UA"/>
        </w:rPr>
        <w:t>Частина  5</w:t>
      </w:r>
    </w:p>
    <w:p w:rsidR="009E0104" w:rsidRPr="00A277DE" w:rsidRDefault="009E0104" w:rsidP="00732A79">
      <w:pPr>
        <w:rPr>
          <w:b/>
          <w:color w:val="000080"/>
          <w:sz w:val="28"/>
          <w:szCs w:val="28"/>
        </w:rPr>
      </w:pPr>
      <w:r w:rsidRPr="00236C08">
        <w:rPr>
          <w:b/>
          <w:color w:val="000080"/>
          <w:sz w:val="28"/>
          <w:szCs w:val="28"/>
          <w:lang w:val="uk-UA"/>
        </w:rPr>
        <w:t>Творчі  роботи</w:t>
      </w:r>
    </w:p>
    <w:p w:rsidR="009E0104" w:rsidRPr="00A277DE" w:rsidRDefault="009E0104" w:rsidP="00732A79">
      <w:pPr>
        <w:rPr>
          <w:b/>
          <w:color w:val="000080"/>
          <w:sz w:val="28"/>
          <w:szCs w:val="28"/>
        </w:rPr>
      </w:pPr>
    </w:p>
    <w:p w:rsidR="009E0104" w:rsidRPr="00236C08" w:rsidRDefault="009E0104" w:rsidP="00732A79">
      <w:pPr>
        <w:autoSpaceDE w:val="0"/>
        <w:autoSpaceDN w:val="0"/>
        <w:adjustRightInd w:val="0"/>
        <w:rPr>
          <w:sz w:val="22"/>
          <w:szCs w:val="22"/>
          <w:lang w:val="uk-UA" w:eastAsia="uk-UA"/>
        </w:rPr>
      </w:pPr>
      <w:r w:rsidRPr="00236C08">
        <w:rPr>
          <w:sz w:val="22"/>
          <w:szCs w:val="22"/>
          <w:lang w:val="uk-UA" w:eastAsia="uk-UA"/>
        </w:rPr>
        <w:t>Для поглиблення та розширення знань з даної теми можна</w:t>
      </w:r>
    </w:p>
    <w:p w:rsidR="009E0104" w:rsidRPr="00236C08" w:rsidRDefault="009E0104" w:rsidP="00732A79">
      <w:pPr>
        <w:rPr>
          <w:lang w:val="uk-UA"/>
        </w:rPr>
      </w:pPr>
      <w:r w:rsidRPr="00236C08">
        <w:rPr>
          <w:sz w:val="22"/>
          <w:szCs w:val="22"/>
          <w:lang w:val="uk-UA" w:eastAsia="uk-UA"/>
        </w:rPr>
        <w:t>написати такі творчі роботи</w:t>
      </w:r>
      <w:r w:rsidRPr="00236C08">
        <w:rPr>
          <w:sz w:val="28"/>
          <w:szCs w:val="28"/>
        </w:rPr>
        <w:t xml:space="preserve"> </w:t>
      </w:r>
      <w:r w:rsidRPr="00236C08">
        <w:rPr>
          <w:lang w:val="uk-UA"/>
        </w:rPr>
        <w:t>(</w:t>
      </w:r>
      <w:r w:rsidRPr="00236C08">
        <w:t xml:space="preserve"> реферати, міні- проекти</w:t>
      </w:r>
      <w:r w:rsidRPr="00236C08">
        <w:rPr>
          <w:lang w:val="uk-UA"/>
        </w:rPr>
        <w:t>):</w:t>
      </w:r>
    </w:p>
    <w:p w:rsidR="009E0104" w:rsidRDefault="009E0104" w:rsidP="00732A79">
      <w:pPr>
        <w:rPr>
          <w:lang w:val="uk-UA"/>
        </w:rPr>
      </w:pPr>
    </w:p>
    <w:p w:rsidR="009E0104" w:rsidRPr="00236C08" w:rsidRDefault="009E0104" w:rsidP="00732A79">
      <w:pPr>
        <w:numPr>
          <w:ilvl w:val="0"/>
          <w:numId w:val="7"/>
        </w:num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Підготувати міні-проект « Різноманітність природних зон»</w:t>
      </w:r>
    </w:p>
    <w:p w:rsidR="009E0104" w:rsidRPr="00236C08" w:rsidRDefault="009E0104" w:rsidP="00732A79">
      <w:pPr>
        <w:numPr>
          <w:ilvl w:val="0"/>
          <w:numId w:val="7"/>
        </w:num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Підготувати міні-проект «Азональні природні комплекси»</w:t>
      </w:r>
    </w:p>
    <w:p w:rsidR="009E0104" w:rsidRPr="00236C08" w:rsidRDefault="009E0104" w:rsidP="00732A79">
      <w:pPr>
        <w:numPr>
          <w:ilvl w:val="0"/>
          <w:numId w:val="7"/>
        </w:numPr>
        <w:rPr>
          <w:sz w:val="28"/>
          <w:szCs w:val="28"/>
          <w:lang w:val="uk-UA"/>
        </w:rPr>
      </w:pPr>
      <w:r w:rsidRPr="00236C08">
        <w:rPr>
          <w:sz w:val="28"/>
          <w:szCs w:val="28"/>
          <w:lang w:val="uk-UA"/>
        </w:rPr>
        <w:t>Скласти сенкани про природні зони.</w:t>
      </w:r>
    </w:p>
    <w:p w:rsidR="009E0104" w:rsidRDefault="009E0104" w:rsidP="00732A79">
      <w:pPr>
        <w:rPr>
          <w:lang w:val="uk-UA"/>
        </w:rPr>
      </w:pPr>
    </w:p>
    <w:p w:rsidR="009E0104" w:rsidRDefault="009E0104" w:rsidP="00732A79">
      <w:pPr>
        <w:pStyle w:val="ListParagraph"/>
        <w:rPr>
          <w:sz w:val="28"/>
          <w:szCs w:val="28"/>
          <w:lang w:val="uk-UA"/>
        </w:rPr>
      </w:pPr>
    </w:p>
    <w:p w:rsidR="009E0104" w:rsidRPr="00A277DE" w:rsidRDefault="009E0104" w:rsidP="00732A79">
      <w:pPr>
        <w:pStyle w:val="ListParagraph"/>
        <w:rPr>
          <w:sz w:val="28"/>
          <w:szCs w:val="28"/>
        </w:rPr>
      </w:pPr>
    </w:p>
    <w:p w:rsidR="009E0104" w:rsidRPr="00236C08" w:rsidRDefault="009E0104" w:rsidP="00732A79">
      <w:pPr>
        <w:jc w:val="both"/>
        <w:rPr>
          <w:b/>
          <w:color w:val="000080"/>
          <w:sz w:val="28"/>
          <w:szCs w:val="28"/>
          <w:lang w:val="uk-UA"/>
        </w:rPr>
      </w:pPr>
      <w:r w:rsidRPr="00236C08">
        <w:rPr>
          <w:b/>
          <w:color w:val="000080"/>
          <w:sz w:val="28"/>
          <w:szCs w:val="28"/>
          <w:lang w:val="uk-UA"/>
        </w:rPr>
        <w:t>Частина  6</w:t>
      </w:r>
    </w:p>
    <w:p w:rsidR="009E0104" w:rsidRPr="00236C08" w:rsidRDefault="009E0104" w:rsidP="00732A79">
      <w:pPr>
        <w:jc w:val="both"/>
        <w:rPr>
          <w:b/>
          <w:color w:val="000080"/>
          <w:sz w:val="28"/>
          <w:szCs w:val="28"/>
          <w:lang w:val="uk-UA"/>
        </w:rPr>
      </w:pPr>
      <w:r w:rsidRPr="00236C08">
        <w:rPr>
          <w:b/>
          <w:color w:val="000080"/>
          <w:sz w:val="28"/>
          <w:szCs w:val="28"/>
          <w:lang w:val="uk-UA"/>
        </w:rPr>
        <w:t>Джерела  методичної інформації</w:t>
      </w:r>
    </w:p>
    <w:p w:rsidR="009E0104" w:rsidRDefault="009E0104" w:rsidP="00732A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</w:p>
    <w:p w:rsidR="009E0104" w:rsidRDefault="009E0104" w:rsidP="00732A79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Pr="003A4FC5">
        <w:rPr>
          <w:lang w:val="uk-UA"/>
        </w:rPr>
        <w:t xml:space="preserve">У  </w:t>
      </w:r>
      <w:r>
        <w:rPr>
          <w:lang w:val="uk-UA"/>
        </w:rPr>
        <w:t xml:space="preserve"> таблиця  6.1  наведено джерела інформації   методичного  характеру,   </w:t>
      </w:r>
    </w:p>
    <w:p w:rsidR="009E0104" w:rsidRDefault="009E0104" w:rsidP="00732A79">
      <w:pPr>
        <w:jc w:val="both"/>
        <w:rPr>
          <w:lang w:val="uk-UA"/>
        </w:rPr>
      </w:pPr>
      <w:r>
        <w:rPr>
          <w:lang w:val="uk-UA"/>
        </w:rPr>
        <w:t xml:space="preserve">                     визначені  та рекомендовані   Міністерством  освіти і науки,  молоді  а      </w:t>
      </w:r>
    </w:p>
    <w:p w:rsidR="009E0104" w:rsidRDefault="009E0104" w:rsidP="00732A79">
      <w:pPr>
        <w:jc w:val="both"/>
        <w:rPr>
          <w:lang w:val="uk-UA"/>
        </w:rPr>
      </w:pPr>
      <w:r>
        <w:rPr>
          <w:lang w:val="uk-UA"/>
        </w:rPr>
        <w:t xml:space="preserve">                     також  автором  для використання вчителем   у  висвітленій   темі.</w:t>
      </w:r>
    </w:p>
    <w:p w:rsidR="009E0104" w:rsidRDefault="009E0104" w:rsidP="00732A79">
      <w:pPr>
        <w:jc w:val="both"/>
        <w:rPr>
          <w:lang w:val="uk-UA"/>
        </w:rPr>
      </w:pPr>
    </w:p>
    <w:p w:rsidR="009E0104" w:rsidRDefault="009E0104" w:rsidP="00732A79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Таблиця   6.1</w:t>
      </w:r>
    </w:p>
    <w:p w:rsidR="009E0104" w:rsidRDefault="009E0104" w:rsidP="00732A79">
      <w:pPr>
        <w:jc w:val="both"/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Pr="00BB7FC1">
        <w:rPr>
          <w:sz w:val="28"/>
          <w:szCs w:val="28"/>
          <w:lang w:val="uk-UA"/>
        </w:rPr>
        <w:t xml:space="preserve">Перелік </w:t>
      </w:r>
      <w:r>
        <w:rPr>
          <w:sz w:val="28"/>
          <w:szCs w:val="28"/>
          <w:lang w:val="uk-UA"/>
        </w:rPr>
        <w:t>методичної    літератури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"/>
        <w:gridCol w:w="1485"/>
        <w:gridCol w:w="2113"/>
        <w:gridCol w:w="1757"/>
        <w:gridCol w:w="282"/>
        <w:gridCol w:w="1735"/>
        <w:gridCol w:w="1461"/>
      </w:tblGrid>
      <w:tr w:rsidR="009E0104" w:rsidRPr="008B6433" w:rsidTr="00A85A55">
        <w:trPr>
          <w:trHeight w:val="738"/>
        </w:trPr>
        <w:tc>
          <w:tcPr>
            <w:tcW w:w="738" w:type="dxa"/>
          </w:tcPr>
          <w:p w:rsidR="009E0104" w:rsidRPr="008B6433" w:rsidRDefault="009E0104" w:rsidP="00A85A55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№  з/п</w:t>
            </w:r>
          </w:p>
        </w:tc>
        <w:tc>
          <w:tcPr>
            <w:tcW w:w="1485" w:type="dxa"/>
          </w:tcPr>
          <w:p w:rsidR="009E0104" w:rsidRPr="008B6433" w:rsidRDefault="009E0104" w:rsidP="00A85A55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</w:t>
            </w:r>
          </w:p>
        </w:tc>
        <w:tc>
          <w:tcPr>
            <w:tcW w:w="2113" w:type="dxa"/>
          </w:tcPr>
          <w:p w:rsidR="009E0104" w:rsidRPr="008B6433" w:rsidRDefault="009E0104" w:rsidP="00A85A55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Назва</w:t>
            </w:r>
          </w:p>
        </w:tc>
        <w:tc>
          <w:tcPr>
            <w:tcW w:w="1757" w:type="dxa"/>
          </w:tcPr>
          <w:p w:rsidR="009E0104" w:rsidRPr="008B6433" w:rsidRDefault="009E0104" w:rsidP="00A85A55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Автор(и)</w:t>
            </w:r>
          </w:p>
        </w:tc>
        <w:tc>
          <w:tcPr>
            <w:tcW w:w="2017" w:type="dxa"/>
            <w:gridSpan w:val="2"/>
          </w:tcPr>
          <w:p w:rsidR="009E0104" w:rsidRPr="008B6433" w:rsidRDefault="009E0104" w:rsidP="00A85A55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Видавництво</w:t>
            </w:r>
          </w:p>
        </w:tc>
        <w:tc>
          <w:tcPr>
            <w:tcW w:w="1461" w:type="dxa"/>
          </w:tcPr>
          <w:p w:rsidR="009E0104" w:rsidRPr="008B6433" w:rsidRDefault="009E0104" w:rsidP="00A85A55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 xml:space="preserve">Рік </w:t>
            </w:r>
          </w:p>
          <w:p w:rsidR="009E0104" w:rsidRPr="008B6433" w:rsidRDefault="009E0104" w:rsidP="00A85A55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видання</w:t>
            </w:r>
          </w:p>
        </w:tc>
      </w:tr>
      <w:tr w:rsidR="009E0104" w:rsidRPr="008B6433" w:rsidTr="00A85A55">
        <w:tc>
          <w:tcPr>
            <w:tcW w:w="9571" w:type="dxa"/>
            <w:gridSpan w:val="7"/>
          </w:tcPr>
          <w:p w:rsidR="009E0104" w:rsidRPr="008B6433" w:rsidRDefault="009E0104" w:rsidP="00A85A55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1.Методична   література, рекомендована</w:t>
            </w:r>
          </w:p>
          <w:p w:rsidR="009E0104" w:rsidRPr="008B6433" w:rsidRDefault="009E0104" w:rsidP="00A85A55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Міністерства  освіти   і науки,  молоді та спорту  України</w:t>
            </w:r>
          </w:p>
        </w:tc>
      </w:tr>
      <w:tr w:rsidR="009E0104" w:rsidRPr="008B6433" w:rsidTr="00A85A55">
        <w:tc>
          <w:tcPr>
            <w:tcW w:w="738" w:type="dxa"/>
          </w:tcPr>
          <w:p w:rsidR="009E0104" w:rsidRPr="008B6433" w:rsidRDefault="009E0104" w:rsidP="00A85A55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1</w:t>
            </w:r>
          </w:p>
        </w:tc>
        <w:tc>
          <w:tcPr>
            <w:tcW w:w="1485" w:type="dxa"/>
          </w:tcPr>
          <w:p w:rsidR="009E0104" w:rsidRPr="008B6433" w:rsidRDefault="009E0104" w:rsidP="00A85A55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Посібник</w:t>
            </w:r>
          </w:p>
        </w:tc>
        <w:tc>
          <w:tcPr>
            <w:tcW w:w="2113" w:type="dxa"/>
          </w:tcPr>
          <w:p w:rsidR="009E0104" w:rsidRPr="008B6433" w:rsidRDefault="009E0104" w:rsidP="00A85A55">
            <w:pPr>
              <w:rPr>
                <w:lang w:val="uk-UA"/>
              </w:rPr>
            </w:pPr>
            <w:r w:rsidRPr="00882668">
              <w:t>Географія. Тематичне поурочне планування та дидактичні матеріали для 6-10 класів</w:t>
            </w:r>
          </w:p>
        </w:tc>
        <w:tc>
          <w:tcPr>
            <w:tcW w:w="2039" w:type="dxa"/>
            <w:gridSpan w:val="2"/>
          </w:tcPr>
          <w:p w:rsidR="009E0104" w:rsidRPr="008B6433" w:rsidRDefault="009E0104" w:rsidP="00A85A55">
            <w:pPr>
              <w:jc w:val="center"/>
              <w:rPr>
                <w:lang w:val="uk-UA"/>
              </w:rPr>
            </w:pPr>
            <w:r w:rsidRPr="00882668">
              <w:t>Гілецький Й.Г.</w:t>
            </w:r>
          </w:p>
        </w:tc>
        <w:tc>
          <w:tcPr>
            <w:tcW w:w="1735" w:type="dxa"/>
          </w:tcPr>
          <w:p w:rsidR="009E0104" w:rsidRPr="00882668" w:rsidRDefault="009E0104" w:rsidP="00A85A55">
            <w:pPr>
              <w:jc w:val="center"/>
            </w:pPr>
            <w:r w:rsidRPr="00882668">
              <w:rPr>
                <w:sz w:val="22"/>
                <w:szCs w:val="22"/>
              </w:rPr>
              <w:t>Навчальна</w:t>
            </w:r>
          </w:p>
          <w:p w:rsidR="009E0104" w:rsidRPr="008B6433" w:rsidRDefault="009E0104" w:rsidP="00A85A55">
            <w:pPr>
              <w:jc w:val="center"/>
              <w:rPr>
                <w:lang w:val="uk-UA"/>
              </w:rPr>
            </w:pPr>
            <w:r w:rsidRPr="00882668">
              <w:rPr>
                <w:sz w:val="22"/>
                <w:szCs w:val="22"/>
              </w:rPr>
              <w:t>книга - Богдан</w:t>
            </w:r>
          </w:p>
        </w:tc>
        <w:tc>
          <w:tcPr>
            <w:tcW w:w="1461" w:type="dxa"/>
          </w:tcPr>
          <w:p w:rsidR="009E0104" w:rsidRPr="008B6433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2010</w:t>
            </w:r>
          </w:p>
        </w:tc>
      </w:tr>
      <w:tr w:rsidR="009E0104" w:rsidRPr="008B6433" w:rsidTr="00A85A55">
        <w:tc>
          <w:tcPr>
            <w:tcW w:w="738" w:type="dxa"/>
          </w:tcPr>
          <w:p w:rsidR="009E0104" w:rsidRPr="008B6433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85" w:type="dxa"/>
          </w:tcPr>
          <w:p w:rsidR="009E0104" w:rsidRPr="008B6433" w:rsidRDefault="009E0104" w:rsidP="00A85A55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Посібник</w:t>
            </w:r>
          </w:p>
        </w:tc>
        <w:tc>
          <w:tcPr>
            <w:tcW w:w="2113" w:type="dxa"/>
          </w:tcPr>
          <w:p w:rsidR="009E0104" w:rsidRPr="00882668" w:rsidRDefault="009E0104" w:rsidP="00A85A55">
            <w:r w:rsidRPr="00882668">
              <w:t>Географія. Книжка для вчителя</w:t>
            </w:r>
          </w:p>
        </w:tc>
        <w:tc>
          <w:tcPr>
            <w:tcW w:w="2039" w:type="dxa"/>
            <w:gridSpan w:val="2"/>
          </w:tcPr>
          <w:p w:rsidR="009E0104" w:rsidRPr="00882668" w:rsidRDefault="009E0104" w:rsidP="00A85A55">
            <w:pPr>
              <w:jc w:val="center"/>
            </w:pPr>
            <w:r w:rsidRPr="00882668">
              <w:t>Пестушко В. Ю., Уварова Г. Ш.</w:t>
            </w:r>
          </w:p>
        </w:tc>
        <w:tc>
          <w:tcPr>
            <w:tcW w:w="1735" w:type="dxa"/>
          </w:tcPr>
          <w:p w:rsidR="009E0104" w:rsidRPr="00882668" w:rsidRDefault="009E0104" w:rsidP="00A85A55">
            <w:pPr>
              <w:jc w:val="center"/>
            </w:pPr>
            <w:r w:rsidRPr="00882668">
              <w:t>Генеза</w:t>
            </w:r>
          </w:p>
        </w:tc>
        <w:tc>
          <w:tcPr>
            <w:tcW w:w="1461" w:type="dxa"/>
          </w:tcPr>
          <w:p w:rsidR="009E0104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9E0104" w:rsidRPr="008B6433" w:rsidTr="00A85A55">
        <w:tc>
          <w:tcPr>
            <w:tcW w:w="738" w:type="dxa"/>
          </w:tcPr>
          <w:p w:rsidR="009E0104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485" w:type="dxa"/>
          </w:tcPr>
          <w:p w:rsidR="009E0104" w:rsidRPr="008B6433" w:rsidRDefault="009E0104" w:rsidP="00A85A55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Посібник</w:t>
            </w:r>
          </w:p>
        </w:tc>
        <w:tc>
          <w:tcPr>
            <w:tcW w:w="2113" w:type="dxa"/>
          </w:tcPr>
          <w:p w:rsidR="009E0104" w:rsidRPr="00882668" w:rsidRDefault="009E0104" w:rsidP="00A85A55">
            <w:r w:rsidRPr="00882668">
              <w:t>«Розв'язування географічних задач</w:t>
            </w:r>
          </w:p>
        </w:tc>
        <w:tc>
          <w:tcPr>
            <w:tcW w:w="2039" w:type="dxa"/>
            <w:gridSpan w:val="2"/>
          </w:tcPr>
          <w:p w:rsidR="009E0104" w:rsidRPr="00882668" w:rsidRDefault="009E0104" w:rsidP="00A85A55">
            <w:pPr>
              <w:jc w:val="center"/>
            </w:pPr>
            <w:r w:rsidRPr="00882668">
              <w:t>Совенко В. В</w:t>
            </w:r>
          </w:p>
        </w:tc>
        <w:tc>
          <w:tcPr>
            <w:tcW w:w="1735" w:type="dxa"/>
          </w:tcPr>
          <w:p w:rsidR="009E0104" w:rsidRPr="00882668" w:rsidRDefault="009E0104" w:rsidP="00A85A55">
            <w:pPr>
              <w:jc w:val="center"/>
            </w:pPr>
            <w:r w:rsidRPr="00882668">
              <w:t>КІПОПК</w:t>
            </w:r>
          </w:p>
        </w:tc>
        <w:tc>
          <w:tcPr>
            <w:tcW w:w="1461" w:type="dxa"/>
          </w:tcPr>
          <w:p w:rsidR="009E0104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9E0104" w:rsidRPr="008B6433" w:rsidTr="00A85A55">
        <w:tc>
          <w:tcPr>
            <w:tcW w:w="738" w:type="dxa"/>
          </w:tcPr>
          <w:p w:rsidR="009E0104" w:rsidRPr="00F91E45" w:rsidRDefault="009E0104" w:rsidP="00A85A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85" w:type="dxa"/>
          </w:tcPr>
          <w:p w:rsidR="009E0104" w:rsidRDefault="009E0104" w:rsidP="00A85A55">
            <w:pPr>
              <w:jc w:val="center"/>
              <w:rPr>
                <w:lang w:val="en-US"/>
              </w:rPr>
            </w:pPr>
            <w:r w:rsidRPr="008B6433">
              <w:rPr>
                <w:lang w:val="uk-UA"/>
              </w:rPr>
              <w:t>Посібник</w:t>
            </w:r>
          </w:p>
          <w:p w:rsidR="009E0104" w:rsidRPr="00F91E45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  <w:r>
              <w:t xml:space="preserve">ля </w:t>
            </w:r>
            <w:r>
              <w:rPr>
                <w:lang w:val="uk-UA"/>
              </w:rPr>
              <w:t>вчителя</w:t>
            </w:r>
          </w:p>
        </w:tc>
        <w:tc>
          <w:tcPr>
            <w:tcW w:w="2113" w:type="dxa"/>
          </w:tcPr>
          <w:p w:rsidR="009E0104" w:rsidRPr="00F91E45" w:rsidRDefault="009E0104" w:rsidP="00A85A55">
            <w:pPr>
              <w:rPr>
                <w:lang w:val="uk-UA"/>
              </w:rPr>
            </w:pPr>
            <w:r>
              <w:rPr>
                <w:lang w:val="uk-UA"/>
              </w:rPr>
              <w:t>Загальна географія</w:t>
            </w:r>
          </w:p>
        </w:tc>
        <w:tc>
          <w:tcPr>
            <w:tcW w:w="2039" w:type="dxa"/>
            <w:gridSpan w:val="2"/>
          </w:tcPr>
          <w:p w:rsidR="009E0104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О.О.Байназарова. </w:t>
            </w:r>
          </w:p>
          <w:p w:rsidR="009E0104" w:rsidRPr="00F91E45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І.В. Гринь</w:t>
            </w:r>
          </w:p>
        </w:tc>
        <w:tc>
          <w:tcPr>
            <w:tcW w:w="1735" w:type="dxa"/>
          </w:tcPr>
          <w:p w:rsidR="009E0104" w:rsidRPr="00F91E45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Ранок</w:t>
            </w:r>
          </w:p>
        </w:tc>
        <w:tc>
          <w:tcPr>
            <w:tcW w:w="1461" w:type="dxa"/>
          </w:tcPr>
          <w:p w:rsidR="009E0104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2002</w:t>
            </w:r>
          </w:p>
        </w:tc>
      </w:tr>
      <w:tr w:rsidR="009E0104" w:rsidRPr="008B6433" w:rsidTr="00A85A55">
        <w:tc>
          <w:tcPr>
            <w:tcW w:w="738" w:type="dxa"/>
          </w:tcPr>
          <w:p w:rsidR="009E0104" w:rsidRPr="00F91E45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485" w:type="dxa"/>
          </w:tcPr>
          <w:p w:rsidR="009E0104" w:rsidRDefault="009E0104" w:rsidP="00A85A55">
            <w:pPr>
              <w:jc w:val="center"/>
              <w:rPr>
                <w:lang w:val="en-US"/>
              </w:rPr>
            </w:pPr>
            <w:r w:rsidRPr="008B6433">
              <w:rPr>
                <w:lang w:val="uk-UA"/>
              </w:rPr>
              <w:t>Посібник</w:t>
            </w:r>
          </w:p>
          <w:p w:rsidR="009E0104" w:rsidRPr="008B6433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  <w:r>
              <w:t xml:space="preserve">ля </w:t>
            </w:r>
            <w:r>
              <w:rPr>
                <w:lang w:val="uk-UA"/>
              </w:rPr>
              <w:t>вчителя</w:t>
            </w:r>
          </w:p>
        </w:tc>
        <w:tc>
          <w:tcPr>
            <w:tcW w:w="2113" w:type="dxa"/>
          </w:tcPr>
          <w:p w:rsidR="009E0104" w:rsidRDefault="009E0104" w:rsidP="00A85A55">
            <w:pPr>
              <w:rPr>
                <w:lang w:val="uk-UA"/>
              </w:rPr>
            </w:pPr>
            <w:r>
              <w:rPr>
                <w:lang w:val="uk-UA"/>
              </w:rPr>
              <w:t>Географія. Розробки уроків</w:t>
            </w:r>
          </w:p>
        </w:tc>
        <w:tc>
          <w:tcPr>
            <w:tcW w:w="2039" w:type="dxa"/>
            <w:gridSpan w:val="2"/>
          </w:tcPr>
          <w:p w:rsidR="009E0104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Г. О. Гриценко</w:t>
            </w:r>
          </w:p>
        </w:tc>
        <w:tc>
          <w:tcPr>
            <w:tcW w:w="1735" w:type="dxa"/>
          </w:tcPr>
          <w:p w:rsidR="009E0104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Основа</w:t>
            </w:r>
          </w:p>
        </w:tc>
        <w:tc>
          <w:tcPr>
            <w:tcW w:w="1461" w:type="dxa"/>
          </w:tcPr>
          <w:p w:rsidR="009E0104" w:rsidRDefault="009E0104" w:rsidP="00A85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2009</w:t>
            </w:r>
          </w:p>
        </w:tc>
      </w:tr>
    </w:tbl>
    <w:p w:rsidR="009E0104" w:rsidRDefault="009E0104" w:rsidP="00732A79">
      <w:pPr>
        <w:rPr>
          <w:lang w:val="en-US"/>
        </w:rPr>
      </w:pPr>
    </w:p>
    <w:p w:rsidR="009E0104" w:rsidRDefault="009E0104" w:rsidP="00732A79">
      <w:pPr>
        <w:rPr>
          <w:lang w:val="en-US"/>
        </w:rPr>
      </w:pPr>
    </w:p>
    <w:p w:rsidR="009E0104" w:rsidRPr="00A277DE" w:rsidRDefault="009E0104" w:rsidP="00732A79">
      <w:pPr>
        <w:rPr>
          <w:lang w:val="en-US"/>
        </w:rPr>
      </w:pPr>
    </w:p>
    <w:p w:rsidR="009E0104" w:rsidRPr="00BA2B72" w:rsidRDefault="009E0104" w:rsidP="00A277DE">
      <w:pPr>
        <w:jc w:val="both"/>
        <w:rPr>
          <w:b/>
          <w:color w:val="000080"/>
          <w:sz w:val="28"/>
          <w:szCs w:val="28"/>
          <w:lang w:val="uk-UA"/>
        </w:rPr>
      </w:pPr>
      <w:r w:rsidRPr="00BA2B72">
        <w:rPr>
          <w:b/>
          <w:color w:val="000080"/>
          <w:sz w:val="28"/>
          <w:szCs w:val="28"/>
          <w:lang w:val="uk-UA"/>
        </w:rPr>
        <w:t>Частина  7</w:t>
      </w:r>
    </w:p>
    <w:p w:rsidR="009E0104" w:rsidRPr="00BA2B72" w:rsidRDefault="009E0104" w:rsidP="00A277DE">
      <w:pPr>
        <w:jc w:val="both"/>
        <w:rPr>
          <w:b/>
          <w:color w:val="000080"/>
          <w:sz w:val="28"/>
          <w:szCs w:val="28"/>
          <w:lang w:val="uk-UA"/>
        </w:rPr>
      </w:pPr>
      <w:r w:rsidRPr="00BA2B72">
        <w:rPr>
          <w:b/>
          <w:color w:val="000080"/>
          <w:sz w:val="28"/>
          <w:szCs w:val="28"/>
          <w:lang w:val="uk-UA"/>
        </w:rPr>
        <w:t>Додаткові   методичні   матеріали</w:t>
      </w:r>
    </w:p>
    <w:p w:rsidR="009E0104" w:rsidRPr="00BA2B72" w:rsidRDefault="009E0104" w:rsidP="00A277DE">
      <w:pPr>
        <w:jc w:val="both"/>
        <w:rPr>
          <w:color w:val="000080"/>
          <w:sz w:val="28"/>
          <w:szCs w:val="28"/>
          <w:lang w:val="uk-UA"/>
        </w:rPr>
      </w:pPr>
      <w:r w:rsidRPr="00BA2B72">
        <w:rPr>
          <w:color w:val="000080"/>
          <w:sz w:val="28"/>
          <w:szCs w:val="28"/>
          <w:lang w:val="uk-UA"/>
        </w:rPr>
        <w:t xml:space="preserve">                                  </w:t>
      </w:r>
    </w:p>
    <w:p w:rsidR="009E0104" w:rsidRPr="00BA2B72" w:rsidRDefault="009E0104" w:rsidP="00A277DE">
      <w:pPr>
        <w:jc w:val="both"/>
      </w:pPr>
      <w:r>
        <w:rPr>
          <w:sz w:val="28"/>
          <w:szCs w:val="28"/>
          <w:lang w:val="uk-UA"/>
        </w:rPr>
        <w:t xml:space="preserve">                                </w:t>
      </w:r>
      <w:r w:rsidRPr="003A4FC5">
        <w:rPr>
          <w:lang w:val="uk-UA"/>
        </w:rPr>
        <w:t xml:space="preserve">У  </w:t>
      </w:r>
      <w:r>
        <w:rPr>
          <w:lang w:val="uk-UA"/>
        </w:rPr>
        <w:t xml:space="preserve"> таблиця  7.1  запропоновано  додаткові   методичні   матеріали,   </w:t>
      </w:r>
      <w:r w:rsidRPr="00BA2B72">
        <w:t xml:space="preserve"> </w:t>
      </w:r>
    </w:p>
    <w:p w:rsidR="009E0104" w:rsidRPr="00A277DE" w:rsidRDefault="009E0104" w:rsidP="00A277DE">
      <w:pPr>
        <w:jc w:val="both"/>
      </w:pPr>
      <w:r w:rsidRPr="00BA2B72">
        <w:t xml:space="preserve">      </w:t>
      </w:r>
      <w:r>
        <w:t xml:space="preserve">                               </w:t>
      </w:r>
      <w:r w:rsidRPr="00BA2B72">
        <w:t xml:space="preserve"> </w:t>
      </w:r>
      <w:r>
        <w:rPr>
          <w:lang w:val="uk-UA"/>
        </w:rPr>
        <w:t xml:space="preserve">що  можуть  бути    використані     у    навчальній  роботі.  Їх  </w:t>
      </w:r>
    </w:p>
    <w:p w:rsidR="009E0104" w:rsidRDefault="009E0104" w:rsidP="00A277DE">
      <w:pPr>
        <w:jc w:val="both"/>
        <w:rPr>
          <w:lang w:val="uk-UA"/>
        </w:rPr>
      </w:pPr>
      <w:r w:rsidRPr="00BA2B72">
        <w:t xml:space="preserve">                                      </w:t>
      </w:r>
      <w:r>
        <w:rPr>
          <w:lang w:val="uk-UA"/>
        </w:rPr>
        <w:t>розміщено  на компакт  диску у  вигляді  додатків  до частини 7.</w:t>
      </w:r>
    </w:p>
    <w:p w:rsidR="009E0104" w:rsidRDefault="009E0104" w:rsidP="00A277DE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</w:t>
      </w:r>
    </w:p>
    <w:p w:rsidR="009E0104" w:rsidRDefault="009E0104" w:rsidP="00A277DE">
      <w:pPr>
        <w:jc w:val="both"/>
        <w:rPr>
          <w:lang w:val="uk-UA"/>
        </w:rPr>
      </w:pPr>
    </w:p>
    <w:p w:rsidR="009E0104" w:rsidRDefault="009E0104" w:rsidP="00A277DE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Таблиця   7.1</w:t>
      </w:r>
    </w:p>
    <w:tbl>
      <w:tblPr>
        <w:tblpPr w:leftFromText="180" w:rightFromText="180" w:vertAnchor="text" w:horzAnchor="margin" w:tblpX="1008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7200"/>
      </w:tblGrid>
      <w:tr w:rsidR="009E0104" w:rsidRPr="00506C5B" w:rsidTr="00F6513E">
        <w:tc>
          <w:tcPr>
            <w:tcW w:w="1980" w:type="dxa"/>
          </w:tcPr>
          <w:p w:rsidR="009E0104" w:rsidRPr="00506C5B" w:rsidRDefault="009E0104" w:rsidP="00F6513E">
            <w:pPr>
              <w:rPr>
                <w:b/>
                <w:lang w:val="uk-UA"/>
              </w:rPr>
            </w:pPr>
            <w:r w:rsidRPr="00506C5B">
              <w:rPr>
                <w:b/>
                <w:lang w:val="uk-UA"/>
              </w:rPr>
              <w:t>Номер  додатка</w:t>
            </w:r>
          </w:p>
        </w:tc>
        <w:tc>
          <w:tcPr>
            <w:tcW w:w="7200" w:type="dxa"/>
          </w:tcPr>
          <w:p w:rsidR="009E0104" w:rsidRPr="00506C5B" w:rsidRDefault="009E0104" w:rsidP="00F6513E">
            <w:pPr>
              <w:jc w:val="center"/>
              <w:rPr>
                <w:lang w:val="uk-UA"/>
              </w:rPr>
            </w:pPr>
            <w:r w:rsidRPr="00506C5B">
              <w:rPr>
                <w:b/>
                <w:lang w:val="uk-UA"/>
              </w:rPr>
              <w:t>Назва  додатка</w:t>
            </w:r>
          </w:p>
        </w:tc>
      </w:tr>
      <w:tr w:rsidR="009E0104" w:rsidRPr="00506C5B" w:rsidTr="00F6513E">
        <w:tc>
          <w:tcPr>
            <w:tcW w:w="1980" w:type="dxa"/>
          </w:tcPr>
          <w:p w:rsidR="009E0104" w:rsidRPr="00506C5B" w:rsidRDefault="009E0104" w:rsidP="00F6513E">
            <w:pPr>
              <w:jc w:val="center"/>
              <w:rPr>
                <w:lang w:val="uk-UA"/>
              </w:rPr>
            </w:pPr>
            <w:r w:rsidRPr="00506C5B">
              <w:rPr>
                <w:lang w:val="uk-UA"/>
              </w:rPr>
              <w:t>Додаток  1</w:t>
            </w:r>
          </w:p>
        </w:tc>
        <w:tc>
          <w:tcPr>
            <w:tcW w:w="7200" w:type="dxa"/>
          </w:tcPr>
          <w:p w:rsidR="009E0104" w:rsidRPr="00BA2B72" w:rsidRDefault="009E0104" w:rsidP="00F6513E">
            <w:pPr>
              <w:rPr>
                <w:lang w:val="uk-UA"/>
              </w:rPr>
            </w:pPr>
            <w:r w:rsidRPr="00BA2B72">
              <w:rPr>
                <w:lang w:val="uk-UA"/>
              </w:rPr>
              <w:t>Контрольна робота (текстовий документ)</w:t>
            </w:r>
          </w:p>
        </w:tc>
      </w:tr>
      <w:tr w:rsidR="009E0104" w:rsidRPr="00506C5B" w:rsidTr="00F6513E">
        <w:tc>
          <w:tcPr>
            <w:tcW w:w="1980" w:type="dxa"/>
          </w:tcPr>
          <w:p w:rsidR="009E0104" w:rsidRPr="00506C5B" w:rsidRDefault="009E0104" w:rsidP="00F6513E">
            <w:pPr>
              <w:jc w:val="center"/>
              <w:rPr>
                <w:lang w:val="uk-UA"/>
              </w:rPr>
            </w:pPr>
            <w:r w:rsidRPr="00506C5B">
              <w:rPr>
                <w:lang w:val="uk-UA"/>
              </w:rPr>
              <w:t>Додаток  2</w:t>
            </w:r>
          </w:p>
        </w:tc>
        <w:tc>
          <w:tcPr>
            <w:tcW w:w="7200" w:type="dxa"/>
          </w:tcPr>
          <w:p w:rsidR="009E0104" w:rsidRPr="00506C5B" w:rsidRDefault="009E0104" w:rsidP="00F6513E">
            <w:pPr>
              <w:rPr>
                <w:lang w:val="uk-UA"/>
              </w:rPr>
            </w:pPr>
          </w:p>
        </w:tc>
      </w:tr>
    </w:tbl>
    <w:p w:rsidR="009E0104" w:rsidRPr="00C54C91" w:rsidRDefault="009E0104" w:rsidP="00A277DE">
      <w:pPr>
        <w:rPr>
          <w:lang w:val="uk-UA"/>
        </w:rPr>
      </w:pPr>
    </w:p>
    <w:p w:rsidR="009E0104" w:rsidRPr="001C0666" w:rsidRDefault="009E0104" w:rsidP="0035126A">
      <w:pPr>
        <w:rPr>
          <w:lang w:val="uk-UA"/>
        </w:rPr>
      </w:pPr>
    </w:p>
    <w:sectPr w:rsidR="009E0104" w:rsidRPr="001C0666" w:rsidSect="00F34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E4033"/>
    <w:multiLevelType w:val="hybridMultilevel"/>
    <w:tmpl w:val="BC3280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F713C4F"/>
    <w:multiLevelType w:val="hybridMultilevel"/>
    <w:tmpl w:val="451CAE88"/>
    <w:lvl w:ilvl="0" w:tplc="DF6480F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96077B"/>
    <w:multiLevelType w:val="hybridMultilevel"/>
    <w:tmpl w:val="622CC15E"/>
    <w:lvl w:ilvl="0" w:tplc="C040CE14">
      <w:start w:val="2"/>
      <w:numFmt w:val="decimal"/>
      <w:lvlText w:val="%1."/>
      <w:lvlJc w:val="left"/>
      <w:pPr>
        <w:ind w:left="30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4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1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3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0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790" w:hanging="180"/>
      </w:pPr>
      <w:rPr>
        <w:rFonts w:cs="Times New Roman"/>
      </w:rPr>
    </w:lvl>
  </w:abstractNum>
  <w:abstractNum w:abstractNumId="3">
    <w:nsid w:val="44D9785E"/>
    <w:multiLevelType w:val="multilevel"/>
    <w:tmpl w:val="27E27D8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670"/>
        </w:tabs>
        <w:ind w:left="2670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070"/>
        </w:tabs>
        <w:ind w:left="5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605"/>
        </w:tabs>
        <w:ind w:left="76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780"/>
        </w:tabs>
        <w:ind w:left="9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315"/>
        </w:tabs>
        <w:ind w:left="123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90"/>
        </w:tabs>
        <w:ind w:left="144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25"/>
        </w:tabs>
        <w:ind w:left="170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0"/>
        </w:tabs>
        <w:ind w:left="19560" w:hanging="2160"/>
      </w:pPr>
      <w:rPr>
        <w:rFonts w:cs="Times New Roman" w:hint="default"/>
      </w:rPr>
    </w:lvl>
  </w:abstractNum>
  <w:abstractNum w:abstractNumId="4">
    <w:nsid w:val="636E3458"/>
    <w:multiLevelType w:val="multilevel"/>
    <w:tmpl w:val="27E27D8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670"/>
        </w:tabs>
        <w:ind w:left="2670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070"/>
        </w:tabs>
        <w:ind w:left="5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605"/>
        </w:tabs>
        <w:ind w:left="76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780"/>
        </w:tabs>
        <w:ind w:left="9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315"/>
        </w:tabs>
        <w:ind w:left="123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90"/>
        </w:tabs>
        <w:ind w:left="144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25"/>
        </w:tabs>
        <w:ind w:left="170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0"/>
        </w:tabs>
        <w:ind w:left="19560" w:hanging="2160"/>
      </w:pPr>
      <w:rPr>
        <w:rFonts w:cs="Times New Roman" w:hint="default"/>
      </w:rPr>
    </w:lvl>
  </w:abstractNum>
  <w:abstractNum w:abstractNumId="5">
    <w:nsid w:val="6AAE6B81"/>
    <w:multiLevelType w:val="multilevel"/>
    <w:tmpl w:val="27E27D8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670"/>
        </w:tabs>
        <w:ind w:left="2670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070"/>
        </w:tabs>
        <w:ind w:left="5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605"/>
        </w:tabs>
        <w:ind w:left="76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780"/>
        </w:tabs>
        <w:ind w:left="9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315"/>
        </w:tabs>
        <w:ind w:left="123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90"/>
        </w:tabs>
        <w:ind w:left="144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25"/>
        </w:tabs>
        <w:ind w:left="170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0"/>
        </w:tabs>
        <w:ind w:left="19560" w:hanging="2160"/>
      </w:pPr>
      <w:rPr>
        <w:rFonts w:cs="Times New Roman" w:hint="default"/>
      </w:rPr>
    </w:lvl>
  </w:abstractNum>
  <w:abstractNum w:abstractNumId="6">
    <w:nsid w:val="70DC76E1"/>
    <w:multiLevelType w:val="multilevel"/>
    <w:tmpl w:val="E26E440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3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0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0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78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04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3520" w:hanging="216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A85"/>
    <w:rsid w:val="00007772"/>
    <w:rsid w:val="000304D3"/>
    <w:rsid w:val="000507BB"/>
    <w:rsid w:val="00084212"/>
    <w:rsid w:val="00086BE3"/>
    <w:rsid w:val="0012351C"/>
    <w:rsid w:val="00137453"/>
    <w:rsid w:val="00140591"/>
    <w:rsid w:val="001535B1"/>
    <w:rsid w:val="001C0666"/>
    <w:rsid w:val="001C76B5"/>
    <w:rsid w:val="001D5BFC"/>
    <w:rsid w:val="002018FE"/>
    <w:rsid w:val="00236C08"/>
    <w:rsid w:val="00264D81"/>
    <w:rsid w:val="002D207E"/>
    <w:rsid w:val="002D22AF"/>
    <w:rsid w:val="00304D8D"/>
    <w:rsid w:val="00304FFB"/>
    <w:rsid w:val="0035126A"/>
    <w:rsid w:val="00351650"/>
    <w:rsid w:val="003577BF"/>
    <w:rsid w:val="00364769"/>
    <w:rsid w:val="0039638B"/>
    <w:rsid w:val="003A0DB4"/>
    <w:rsid w:val="003A4FC5"/>
    <w:rsid w:val="003C0DC4"/>
    <w:rsid w:val="003C5C81"/>
    <w:rsid w:val="00432D86"/>
    <w:rsid w:val="004A5040"/>
    <w:rsid w:val="004C0D8E"/>
    <w:rsid w:val="004E6A19"/>
    <w:rsid w:val="004F6A85"/>
    <w:rsid w:val="00506C5B"/>
    <w:rsid w:val="00553907"/>
    <w:rsid w:val="0057336A"/>
    <w:rsid w:val="005A3D45"/>
    <w:rsid w:val="00661F3E"/>
    <w:rsid w:val="006C0C04"/>
    <w:rsid w:val="006C15AA"/>
    <w:rsid w:val="006E6130"/>
    <w:rsid w:val="00701784"/>
    <w:rsid w:val="00732A79"/>
    <w:rsid w:val="00745474"/>
    <w:rsid w:val="00783ED6"/>
    <w:rsid w:val="007855A3"/>
    <w:rsid w:val="007B005F"/>
    <w:rsid w:val="007F49F2"/>
    <w:rsid w:val="008167E4"/>
    <w:rsid w:val="00840344"/>
    <w:rsid w:val="0084742D"/>
    <w:rsid w:val="0085055E"/>
    <w:rsid w:val="00850E8A"/>
    <w:rsid w:val="00875A23"/>
    <w:rsid w:val="00882668"/>
    <w:rsid w:val="008A09C0"/>
    <w:rsid w:val="008B6433"/>
    <w:rsid w:val="008C054B"/>
    <w:rsid w:val="008D6583"/>
    <w:rsid w:val="00903421"/>
    <w:rsid w:val="0090542F"/>
    <w:rsid w:val="009C5ABC"/>
    <w:rsid w:val="009D5175"/>
    <w:rsid w:val="009E0104"/>
    <w:rsid w:val="00A21A8F"/>
    <w:rsid w:val="00A277DE"/>
    <w:rsid w:val="00A4268C"/>
    <w:rsid w:val="00A54F4B"/>
    <w:rsid w:val="00A85A55"/>
    <w:rsid w:val="00AE0E18"/>
    <w:rsid w:val="00AF70EA"/>
    <w:rsid w:val="00B323A1"/>
    <w:rsid w:val="00B44840"/>
    <w:rsid w:val="00B65E34"/>
    <w:rsid w:val="00B70662"/>
    <w:rsid w:val="00B716D9"/>
    <w:rsid w:val="00BA2B72"/>
    <w:rsid w:val="00BA35CE"/>
    <w:rsid w:val="00BB619B"/>
    <w:rsid w:val="00BB7FC1"/>
    <w:rsid w:val="00BE676D"/>
    <w:rsid w:val="00C12E8E"/>
    <w:rsid w:val="00C2186A"/>
    <w:rsid w:val="00C26E32"/>
    <w:rsid w:val="00C54C91"/>
    <w:rsid w:val="00CD177B"/>
    <w:rsid w:val="00D075A2"/>
    <w:rsid w:val="00D20189"/>
    <w:rsid w:val="00D31EB6"/>
    <w:rsid w:val="00D5513B"/>
    <w:rsid w:val="00D73DE0"/>
    <w:rsid w:val="00DB0B36"/>
    <w:rsid w:val="00DC598B"/>
    <w:rsid w:val="00DF39E4"/>
    <w:rsid w:val="00E55487"/>
    <w:rsid w:val="00EC3F55"/>
    <w:rsid w:val="00ED2B7C"/>
    <w:rsid w:val="00F21859"/>
    <w:rsid w:val="00F34212"/>
    <w:rsid w:val="00F51C17"/>
    <w:rsid w:val="00F6513E"/>
    <w:rsid w:val="00F91E45"/>
    <w:rsid w:val="00FA2118"/>
    <w:rsid w:val="00FE1569"/>
    <w:rsid w:val="00FE3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A85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4F6A8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4F6A85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rsid w:val="004F6A8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F6A85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4F6A85"/>
    <w:pPr>
      <w:spacing w:after="120" w:line="480" w:lineRule="auto"/>
    </w:pPr>
    <w:rPr>
      <w:sz w:val="20"/>
      <w:szCs w:val="20"/>
      <w:lang w:eastAsia="uk-U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F6A85"/>
    <w:rPr>
      <w:rFonts w:ascii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75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ortfel.at.ua/load/6_klas/geografija/stadnik/59-1-0-9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257</TotalTime>
  <Pages>8</Pages>
  <Words>2323</Words>
  <Characters>13244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20</cp:revision>
  <dcterms:created xsi:type="dcterms:W3CDTF">2015-01-30T17:09:00Z</dcterms:created>
  <dcterms:modified xsi:type="dcterms:W3CDTF">2015-03-07T16:39:00Z</dcterms:modified>
</cp:coreProperties>
</file>